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500" w:rsidRPr="00C9108D" w:rsidRDefault="00EC3500" w:rsidP="00EC3500">
      <w:pPr>
        <w:pStyle w:val="a8"/>
        <w:tabs>
          <w:tab w:val="left" w:pos="1134"/>
          <w:tab w:val="left" w:pos="7655"/>
          <w:tab w:val="right" w:pos="9356"/>
          <w:tab w:val="right" w:pos="10206"/>
        </w:tabs>
        <w:rPr>
          <w:rFonts w:eastAsia="宋体" w:cs="Arial"/>
          <w:sz w:val="24"/>
          <w:szCs w:val="24"/>
          <w:lang w:val="en-US" w:eastAsia="zh-CN"/>
        </w:rPr>
      </w:pPr>
      <w:bookmarkStart w:id="0" w:name="_Hlt448930105"/>
      <w:bookmarkStart w:id="1" w:name="_Hlt449016246"/>
      <w:bookmarkStart w:id="2" w:name="_Hlt450039480"/>
      <w:bookmarkStart w:id="3" w:name="_Hlt450051172"/>
      <w:bookmarkStart w:id="4" w:name="_Hlt450066085"/>
      <w:bookmarkStart w:id="5" w:name="_Hlt450066087"/>
      <w:bookmarkStart w:id="6" w:name="_Toc193024528"/>
      <w:bookmarkEnd w:id="0"/>
      <w:bookmarkEnd w:id="1"/>
      <w:bookmarkEnd w:id="2"/>
      <w:bookmarkEnd w:id="3"/>
      <w:bookmarkEnd w:id="4"/>
      <w:bookmarkEnd w:id="5"/>
      <w:r w:rsidRPr="00C9108D">
        <w:rPr>
          <w:rFonts w:eastAsia="宋体" w:cs="Arial"/>
          <w:sz w:val="24"/>
          <w:szCs w:val="24"/>
          <w:lang w:val="en-US" w:eastAsia="zh-CN"/>
        </w:rPr>
        <w:t>3GPP TSG-RAN WG4 Meeting #8</w:t>
      </w:r>
      <w:r w:rsidR="00C54D3A" w:rsidRPr="00C9108D">
        <w:rPr>
          <w:rFonts w:eastAsia="宋体" w:cs="Arial"/>
          <w:sz w:val="24"/>
          <w:szCs w:val="24"/>
          <w:lang w:val="en-US" w:eastAsia="zh-CN"/>
        </w:rPr>
        <w:t>5</w:t>
      </w:r>
      <w:r w:rsidRPr="00C9108D">
        <w:rPr>
          <w:rFonts w:eastAsia="宋体" w:cs="Arial"/>
          <w:sz w:val="24"/>
          <w:szCs w:val="24"/>
          <w:lang w:val="en-US" w:eastAsia="zh-CN"/>
        </w:rPr>
        <w:tab/>
      </w:r>
      <w:r w:rsidR="00337220" w:rsidRPr="00C9108D">
        <w:rPr>
          <w:rFonts w:eastAsia="宋体" w:cs="Arial"/>
          <w:sz w:val="24"/>
          <w:szCs w:val="24"/>
          <w:lang w:val="en-US" w:eastAsia="zh-CN"/>
        </w:rPr>
        <w:t xml:space="preserve">   </w:t>
      </w:r>
      <w:r w:rsidRPr="00C9108D">
        <w:rPr>
          <w:rFonts w:eastAsia="宋体" w:cs="Arial"/>
          <w:sz w:val="24"/>
          <w:szCs w:val="24"/>
          <w:lang w:val="en-US" w:eastAsia="zh-CN"/>
        </w:rPr>
        <w:t xml:space="preserve">     R4-17</w:t>
      </w:r>
      <w:r w:rsidR="001213C4">
        <w:rPr>
          <w:rFonts w:eastAsia="宋体" w:cs="Arial" w:hint="eastAsia"/>
          <w:sz w:val="24"/>
          <w:szCs w:val="24"/>
          <w:lang w:val="en-US" w:eastAsia="zh-CN"/>
        </w:rPr>
        <w:t>12765</w:t>
      </w:r>
    </w:p>
    <w:p w:rsidR="000E6C9F" w:rsidRPr="00C9108D" w:rsidRDefault="00B9416C" w:rsidP="00993510">
      <w:pPr>
        <w:tabs>
          <w:tab w:val="right" w:pos="10440"/>
          <w:tab w:val="right" w:pos="13323"/>
        </w:tabs>
        <w:spacing w:afterLines="10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7" w:name="OLE_LINK56"/>
      <w:bookmarkStart w:id="8" w:name="OLE_LINK57"/>
      <w:r w:rsidRPr="00C9108D">
        <w:rPr>
          <w:rFonts w:ascii="Arial" w:eastAsia="宋体" w:hAnsi="Arial" w:cs="Arial"/>
          <w:b/>
          <w:sz w:val="24"/>
          <w:szCs w:val="24"/>
          <w:lang w:val="en-US" w:eastAsia="zh-CN"/>
        </w:rPr>
        <w:t>Reno</w:t>
      </w:r>
      <w:r w:rsidR="00EC3500" w:rsidRPr="00C9108D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, </w:t>
      </w:r>
      <w:r w:rsidRPr="00C9108D">
        <w:rPr>
          <w:rFonts w:ascii="Arial" w:eastAsia="宋体" w:hAnsi="Arial" w:cs="Arial"/>
          <w:b/>
          <w:sz w:val="24"/>
          <w:szCs w:val="24"/>
          <w:lang w:val="en-US" w:eastAsia="zh-CN"/>
        </w:rPr>
        <w:t>USA</w:t>
      </w:r>
      <w:r w:rsidR="00EC3500" w:rsidRPr="00C9108D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, </w:t>
      </w:r>
      <w:r w:rsidRPr="00C9108D">
        <w:rPr>
          <w:rFonts w:ascii="Arial" w:eastAsia="宋体" w:hAnsi="Arial" w:cs="Arial"/>
          <w:b/>
          <w:sz w:val="24"/>
          <w:szCs w:val="24"/>
          <w:lang w:val="en-US" w:eastAsia="zh-CN"/>
        </w:rPr>
        <w:t>27</w:t>
      </w:r>
      <w:r w:rsidR="003B42B6" w:rsidRPr="00C9108D">
        <w:rPr>
          <w:rFonts w:ascii="Arial" w:eastAsia="宋体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C9108D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Nov</w:t>
      </w:r>
      <w:r w:rsidR="00EC3500" w:rsidRPr="00C9108D">
        <w:rPr>
          <w:rFonts w:ascii="Arial" w:eastAsia="宋体" w:hAnsi="Arial" w:cs="Arial"/>
          <w:b/>
          <w:sz w:val="24"/>
          <w:szCs w:val="24"/>
          <w:lang w:val="en-US" w:eastAsia="zh-CN"/>
        </w:rPr>
        <w:t>-</w:t>
      </w:r>
      <w:r w:rsidRPr="00C9108D">
        <w:rPr>
          <w:rFonts w:ascii="Arial" w:eastAsia="宋体" w:hAnsi="Arial" w:cs="Arial"/>
          <w:b/>
          <w:sz w:val="24"/>
          <w:szCs w:val="24"/>
          <w:lang w:val="en-US" w:eastAsia="zh-CN"/>
        </w:rPr>
        <w:t>2nd Dec</w:t>
      </w:r>
      <w:r w:rsidR="00EC3500" w:rsidRPr="00C9108D">
        <w:rPr>
          <w:rFonts w:ascii="Arial" w:eastAsia="宋体" w:hAnsi="Arial" w:cs="Arial"/>
          <w:b/>
          <w:sz w:val="24"/>
          <w:szCs w:val="24"/>
          <w:lang w:val="en-US" w:eastAsia="zh-CN"/>
        </w:rPr>
        <w:t>, 2017</w:t>
      </w:r>
      <w:bookmarkEnd w:id="7"/>
      <w:bookmarkEnd w:id="8"/>
    </w:p>
    <w:p w:rsidR="000E6C9F" w:rsidRPr="0032172B" w:rsidRDefault="000E6C9F">
      <w:pPr>
        <w:pStyle w:val="a8"/>
        <w:tabs>
          <w:tab w:val="left" w:pos="2155"/>
        </w:tabs>
        <w:spacing w:after="120"/>
        <w:ind w:left="2610" w:hanging="2610"/>
        <w:jc w:val="both"/>
        <w:rPr>
          <w:rFonts w:eastAsia="宋体" w:cs="Arial"/>
          <w:sz w:val="24"/>
          <w:szCs w:val="24"/>
          <w:lang w:val="en-US" w:eastAsia="zh-CN"/>
        </w:rPr>
      </w:pPr>
      <w:r w:rsidRPr="0032172B">
        <w:rPr>
          <w:rFonts w:cs="Arial"/>
          <w:sz w:val="24"/>
          <w:szCs w:val="24"/>
          <w:lang w:val="en-US" w:eastAsia="zh-CN"/>
        </w:rPr>
        <w:t>Agenda Item:</w:t>
      </w:r>
      <w:r w:rsidRPr="0032172B">
        <w:rPr>
          <w:rFonts w:cs="Arial"/>
          <w:sz w:val="24"/>
          <w:szCs w:val="24"/>
          <w:lang w:val="en-US" w:eastAsia="zh-CN"/>
        </w:rPr>
        <w:tab/>
      </w:r>
      <w:r w:rsidR="0046570D" w:rsidRPr="0032172B">
        <w:rPr>
          <w:rFonts w:eastAsia="宋体" w:cs="Arial"/>
          <w:b w:val="0"/>
          <w:sz w:val="24"/>
          <w:szCs w:val="24"/>
          <w:lang w:val="en-US" w:eastAsia="zh-CN"/>
        </w:rPr>
        <w:t>9.3.2</w:t>
      </w:r>
    </w:p>
    <w:p w:rsidR="000E6C9F" w:rsidRPr="0032172B" w:rsidRDefault="000E6C9F">
      <w:pPr>
        <w:pStyle w:val="a8"/>
        <w:tabs>
          <w:tab w:val="left" w:pos="2165"/>
        </w:tabs>
        <w:spacing w:after="120"/>
        <w:ind w:left="2127" w:hanging="2127"/>
        <w:jc w:val="both"/>
        <w:rPr>
          <w:rFonts w:eastAsia="宋体" w:cs="Arial"/>
          <w:sz w:val="24"/>
          <w:szCs w:val="24"/>
          <w:lang w:val="en-US" w:eastAsia="zh-CN"/>
        </w:rPr>
      </w:pPr>
      <w:r w:rsidRPr="0032172B">
        <w:rPr>
          <w:rFonts w:cs="Arial"/>
          <w:sz w:val="24"/>
          <w:szCs w:val="24"/>
          <w:lang w:val="en-US" w:eastAsia="zh-CN"/>
        </w:rPr>
        <w:t>Source</w:t>
      </w:r>
      <w:r w:rsidRPr="0032172B">
        <w:rPr>
          <w:rFonts w:eastAsia="宋体" w:cs="Arial"/>
          <w:sz w:val="24"/>
          <w:szCs w:val="24"/>
          <w:lang w:val="en-US" w:eastAsia="zh-CN"/>
        </w:rPr>
        <w:t>:</w:t>
      </w:r>
      <w:r w:rsidRPr="0032172B">
        <w:rPr>
          <w:rFonts w:eastAsia="宋体" w:cs="Arial"/>
          <w:sz w:val="24"/>
          <w:szCs w:val="24"/>
          <w:lang w:val="en-US" w:eastAsia="zh-CN"/>
        </w:rPr>
        <w:tab/>
      </w:r>
      <w:r w:rsidRPr="0032172B">
        <w:rPr>
          <w:rFonts w:eastAsia="宋体" w:cs="Arial"/>
          <w:b w:val="0"/>
          <w:sz w:val="24"/>
          <w:szCs w:val="24"/>
          <w:lang w:val="en-US" w:eastAsia="zh-CN"/>
        </w:rPr>
        <w:t>ZTE Corporation</w:t>
      </w:r>
    </w:p>
    <w:p w:rsidR="000E6C9F" w:rsidRPr="0032172B" w:rsidRDefault="000E6C9F">
      <w:pPr>
        <w:pStyle w:val="a8"/>
        <w:spacing w:after="120"/>
        <w:ind w:left="2127" w:hanging="2127"/>
        <w:jc w:val="both"/>
        <w:rPr>
          <w:rFonts w:eastAsia="宋体" w:cs="Arial"/>
          <w:b w:val="0"/>
          <w:lang w:eastAsia="zh-CN"/>
        </w:rPr>
      </w:pPr>
      <w:r w:rsidRPr="0032172B">
        <w:rPr>
          <w:rFonts w:cs="Arial"/>
          <w:sz w:val="24"/>
          <w:szCs w:val="24"/>
          <w:lang w:val="en-US" w:eastAsia="zh-CN"/>
        </w:rPr>
        <w:t>Title:</w:t>
      </w:r>
      <w:r w:rsidRPr="0032172B">
        <w:rPr>
          <w:rFonts w:eastAsia="宋体" w:cs="Arial"/>
          <w:b w:val="0"/>
          <w:sz w:val="24"/>
          <w:szCs w:val="24"/>
          <w:lang w:val="en-US" w:eastAsia="zh-CN"/>
        </w:rPr>
        <w:tab/>
      </w:r>
      <w:r w:rsidR="005561A3" w:rsidRPr="0032172B">
        <w:rPr>
          <w:rFonts w:eastAsia="宋体" w:cs="Arial"/>
          <w:b w:val="0"/>
          <w:sz w:val="24"/>
          <w:szCs w:val="24"/>
          <w:lang w:val="en-US" w:eastAsia="zh-CN"/>
        </w:rPr>
        <w:t>NR</w:t>
      </w:r>
      <w:r w:rsidR="00552495" w:rsidRPr="0032172B">
        <w:rPr>
          <w:rFonts w:eastAsia="宋体" w:cs="Arial"/>
          <w:b w:val="0"/>
          <w:sz w:val="24"/>
          <w:szCs w:val="24"/>
          <w:lang w:val="en-US" w:eastAsia="zh-CN"/>
        </w:rPr>
        <w:t xml:space="preserve"> channel raster </w:t>
      </w:r>
      <w:r w:rsidR="006F1A27" w:rsidRPr="0032172B">
        <w:rPr>
          <w:rFonts w:eastAsia="宋体" w:cs="Arial"/>
          <w:b w:val="0"/>
          <w:sz w:val="24"/>
          <w:szCs w:val="24"/>
          <w:lang w:val="en-US" w:eastAsia="zh-CN"/>
        </w:rPr>
        <w:t xml:space="preserve"> </w:t>
      </w:r>
    </w:p>
    <w:p w:rsidR="000E6C9F" w:rsidRPr="0032172B" w:rsidRDefault="000E6C9F">
      <w:pPr>
        <w:pStyle w:val="a8"/>
        <w:tabs>
          <w:tab w:val="left" w:pos="2160"/>
        </w:tabs>
        <w:spacing w:after="120"/>
        <w:ind w:left="2610" w:hanging="2610"/>
        <w:jc w:val="both"/>
        <w:rPr>
          <w:rFonts w:eastAsia="宋体" w:cs="Arial"/>
          <w:sz w:val="24"/>
          <w:szCs w:val="24"/>
          <w:lang w:val="en-US" w:eastAsia="zh-CN"/>
        </w:rPr>
      </w:pPr>
      <w:r w:rsidRPr="0032172B">
        <w:rPr>
          <w:rFonts w:cs="Arial"/>
          <w:sz w:val="24"/>
          <w:szCs w:val="24"/>
          <w:lang w:val="en-US" w:eastAsia="zh-CN"/>
        </w:rPr>
        <w:t>Document for:</w:t>
      </w:r>
      <w:r w:rsidRPr="0032172B">
        <w:rPr>
          <w:rFonts w:cs="Arial"/>
          <w:sz w:val="24"/>
          <w:szCs w:val="24"/>
          <w:lang w:val="en-US" w:eastAsia="zh-CN"/>
        </w:rPr>
        <w:tab/>
      </w:r>
      <w:r w:rsidRPr="0032172B">
        <w:rPr>
          <w:rFonts w:eastAsia="宋体" w:cs="Arial"/>
          <w:b w:val="0"/>
          <w:sz w:val="24"/>
          <w:szCs w:val="24"/>
          <w:lang w:val="en-US" w:eastAsia="zh-CN"/>
        </w:rPr>
        <w:t>Approval</w:t>
      </w:r>
    </w:p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Introduction</w:t>
      </w:r>
    </w:p>
    <w:p w:rsidR="00C4412F" w:rsidRDefault="000E6C9F">
      <w:pPr>
        <w:rPr>
          <w:rFonts w:eastAsia="宋体"/>
          <w:sz w:val="21"/>
          <w:szCs w:val="21"/>
          <w:lang w:eastAsia="zh-CN"/>
        </w:rPr>
      </w:pPr>
      <w:r w:rsidRPr="00E56B0E">
        <w:rPr>
          <w:rFonts w:eastAsia="宋体" w:hint="eastAsia"/>
          <w:sz w:val="21"/>
          <w:szCs w:val="21"/>
          <w:lang w:val="en-US" w:eastAsia="zh-CN"/>
        </w:rPr>
        <w:t>In last meeting</w:t>
      </w:r>
      <w:r w:rsidRPr="00E56B0E">
        <w:rPr>
          <w:rFonts w:eastAsia="宋体"/>
          <w:sz w:val="21"/>
          <w:szCs w:val="21"/>
          <w:lang w:val="en-US" w:eastAsia="zh-CN"/>
        </w:rPr>
        <w:t xml:space="preserve">, </w:t>
      </w:r>
      <w:r w:rsidR="00C4412F">
        <w:rPr>
          <w:rFonts w:eastAsia="宋体" w:hint="eastAsia"/>
          <w:sz w:val="21"/>
          <w:szCs w:val="21"/>
          <w:lang w:val="en-US" w:eastAsia="zh-CN"/>
        </w:rPr>
        <w:t xml:space="preserve">the NR channel raster </w:t>
      </w:r>
      <w:r w:rsidR="00C4412F" w:rsidRPr="00E56B0E">
        <w:rPr>
          <w:rFonts w:eastAsia="宋体" w:hint="eastAsia"/>
          <w:sz w:val="21"/>
          <w:szCs w:val="21"/>
          <w:lang w:eastAsia="zh-CN"/>
        </w:rPr>
        <w:t>and sync raster</w:t>
      </w:r>
      <w:r w:rsidR="00C4412F">
        <w:rPr>
          <w:rFonts w:eastAsia="宋体" w:hint="eastAsia"/>
          <w:sz w:val="21"/>
          <w:szCs w:val="21"/>
          <w:lang w:eastAsia="zh-CN"/>
        </w:rPr>
        <w:t xml:space="preserve"> were largely discussed. </w:t>
      </w:r>
      <w:r w:rsidR="00967C14">
        <w:rPr>
          <w:rFonts w:eastAsia="宋体" w:hint="eastAsia"/>
          <w:sz w:val="21"/>
          <w:szCs w:val="21"/>
          <w:lang w:eastAsia="zh-CN"/>
        </w:rPr>
        <w:t>For the channel raster,</w:t>
      </w:r>
      <w:r w:rsidR="00786F91">
        <w:rPr>
          <w:rFonts w:eastAsia="宋体" w:hint="eastAsia"/>
          <w:sz w:val="21"/>
          <w:szCs w:val="21"/>
          <w:lang w:eastAsia="zh-CN"/>
        </w:rPr>
        <w:t xml:space="preserve"> the</w:t>
      </w:r>
      <w:r w:rsidR="00967C14">
        <w:rPr>
          <w:rFonts w:eastAsia="宋体" w:hint="eastAsia"/>
          <w:sz w:val="21"/>
          <w:szCs w:val="21"/>
          <w:lang w:eastAsia="zh-CN"/>
        </w:rPr>
        <w:t xml:space="preserve"> WF</w:t>
      </w:r>
      <w:r w:rsidR="00786F91">
        <w:rPr>
          <w:rFonts w:eastAsia="宋体" w:hint="eastAsia"/>
          <w:sz w:val="21"/>
          <w:szCs w:val="21"/>
          <w:lang w:eastAsia="zh-CN"/>
        </w:rPr>
        <w:t xml:space="preserve"> [1]</w:t>
      </w:r>
      <w:r w:rsidR="00967C14">
        <w:rPr>
          <w:rFonts w:eastAsia="宋体" w:hint="eastAsia"/>
          <w:sz w:val="21"/>
          <w:szCs w:val="21"/>
          <w:lang w:eastAsia="zh-CN"/>
        </w:rPr>
        <w:t xml:space="preserve"> captured some issues such as:</w:t>
      </w:r>
    </w:p>
    <w:p w:rsidR="00967C14" w:rsidRPr="00C77748" w:rsidRDefault="00C77748">
      <w:pPr>
        <w:rPr>
          <w:rFonts w:eastAsia="宋体"/>
          <w:i/>
          <w:sz w:val="21"/>
          <w:szCs w:val="21"/>
          <w:lang w:eastAsia="zh-CN"/>
        </w:rPr>
      </w:pPr>
      <w:r w:rsidRPr="00C77748">
        <w:rPr>
          <w:rFonts w:eastAsia="宋体" w:hint="eastAsia"/>
          <w:i/>
          <w:sz w:val="21"/>
          <w:szCs w:val="21"/>
          <w:lang w:eastAsia="zh-CN"/>
        </w:rPr>
        <w:t xml:space="preserve">100kHz Based raster: </w:t>
      </w:r>
    </w:p>
    <w:p w:rsidR="006024D8" w:rsidRPr="008048F2" w:rsidRDefault="00E041FB" w:rsidP="008048F2">
      <w:pPr>
        <w:numPr>
          <w:ilvl w:val="0"/>
          <w:numId w:val="19"/>
        </w:numPr>
        <w:rPr>
          <w:rFonts w:eastAsia="宋体"/>
          <w:i/>
          <w:sz w:val="21"/>
          <w:szCs w:val="21"/>
          <w:lang w:val="en-US" w:eastAsia="zh-CN"/>
        </w:rPr>
      </w:pPr>
      <w:r w:rsidRPr="008048F2">
        <w:rPr>
          <w:rFonts w:eastAsia="宋体"/>
          <w:i/>
          <w:sz w:val="21"/>
          <w:szCs w:val="21"/>
          <w:lang w:val="en-US" w:eastAsia="zh-CN"/>
        </w:rPr>
        <w:t>Raster entries are given by the following equation for each band</w:t>
      </w:r>
    </w:p>
    <w:p w:rsidR="006024D8" w:rsidRPr="008048F2" w:rsidRDefault="00E041FB" w:rsidP="008048F2">
      <w:pPr>
        <w:numPr>
          <w:ilvl w:val="1"/>
          <w:numId w:val="19"/>
        </w:numPr>
        <w:rPr>
          <w:rFonts w:eastAsia="宋体"/>
          <w:i/>
          <w:sz w:val="21"/>
          <w:szCs w:val="21"/>
          <w:lang w:val="en-US" w:eastAsia="zh-CN"/>
        </w:rPr>
      </w:pPr>
      <w:bookmarkStart w:id="9" w:name="OLE_LINK3"/>
      <w:bookmarkStart w:id="10" w:name="OLE_LINK4"/>
      <w:r w:rsidRPr="008048F2">
        <w:rPr>
          <w:rFonts w:eastAsia="宋体"/>
          <w:i/>
          <w:sz w:val="21"/>
          <w:szCs w:val="21"/>
          <w:lang w:val="en-US" w:eastAsia="zh-CN"/>
        </w:rPr>
        <w:t>Lower band edge(MHz)+ N*0.1MHz,</w:t>
      </w:r>
      <w:bookmarkEnd w:id="9"/>
      <w:bookmarkEnd w:id="10"/>
      <w:r w:rsidRPr="008048F2">
        <w:rPr>
          <w:rFonts w:eastAsia="宋体"/>
          <w:i/>
          <w:sz w:val="21"/>
          <w:szCs w:val="21"/>
          <w:lang w:val="en-US" w:eastAsia="zh-CN"/>
        </w:rPr>
        <w:t xml:space="preserve"> N chosen such that last entry is at Upper band </w:t>
      </w:r>
    </w:p>
    <w:p w:rsidR="006024D8" w:rsidRPr="008048F2" w:rsidRDefault="00E041FB" w:rsidP="008048F2">
      <w:pPr>
        <w:numPr>
          <w:ilvl w:val="0"/>
          <w:numId w:val="19"/>
        </w:numPr>
        <w:rPr>
          <w:rFonts w:eastAsia="宋体"/>
          <w:i/>
          <w:sz w:val="21"/>
          <w:szCs w:val="21"/>
          <w:lang w:val="en-US" w:eastAsia="zh-CN"/>
        </w:rPr>
      </w:pPr>
      <w:r w:rsidRPr="008048F2">
        <w:rPr>
          <w:rFonts w:eastAsia="宋体"/>
          <w:i/>
          <w:sz w:val="21"/>
          <w:szCs w:val="21"/>
          <w:lang w:val="en-US" w:eastAsia="zh-CN"/>
        </w:rPr>
        <w:t>Raster to subcarrier position mapping</w:t>
      </w:r>
    </w:p>
    <w:p w:rsidR="006024D8" w:rsidRPr="008048F2" w:rsidRDefault="00E041FB" w:rsidP="008048F2">
      <w:pPr>
        <w:numPr>
          <w:ilvl w:val="1"/>
          <w:numId w:val="19"/>
        </w:numPr>
        <w:rPr>
          <w:rFonts w:eastAsia="宋体"/>
          <w:i/>
          <w:sz w:val="21"/>
          <w:szCs w:val="21"/>
          <w:lang w:val="en-US" w:eastAsia="zh-CN"/>
        </w:rPr>
      </w:pPr>
      <w:r w:rsidRPr="008048F2">
        <w:rPr>
          <w:rFonts w:eastAsia="宋体"/>
          <w:i/>
          <w:sz w:val="21"/>
          <w:szCs w:val="21"/>
          <w:lang w:val="en-US" w:eastAsia="zh-CN"/>
        </w:rPr>
        <w:t xml:space="preserve">Raster points to the center of the channel </w:t>
      </w:r>
    </w:p>
    <w:p w:rsidR="006024D8" w:rsidRPr="008048F2" w:rsidRDefault="00E041FB" w:rsidP="008048F2">
      <w:pPr>
        <w:numPr>
          <w:ilvl w:val="2"/>
          <w:numId w:val="19"/>
        </w:numPr>
        <w:rPr>
          <w:rFonts w:eastAsia="宋体"/>
          <w:i/>
          <w:sz w:val="21"/>
          <w:szCs w:val="21"/>
          <w:lang w:val="en-US" w:eastAsia="zh-CN"/>
        </w:rPr>
      </w:pPr>
      <w:r w:rsidRPr="008048F2">
        <w:rPr>
          <w:rFonts w:eastAsia="宋体"/>
          <w:i/>
          <w:sz w:val="21"/>
          <w:szCs w:val="21"/>
          <w:lang w:val="en-US" w:eastAsia="zh-CN"/>
        </w:rPr>
        <w:t>SC#0 of RB# N</w:t>
      </w:r>
      <w:r w:rsidRPr="008048F2">
        <w:rPr>
          <w:rFonts w:eastAsia="宋体"/>
          <w:i/>
          <w:sz w:val="21"/>
          <w:szCs w:val="21"/>
          <w:vertAlign w:val="subscript"/>
          <w:lang w:val="en-US" w:eastAsia="zh-CN"/>
        </w:rPr>
        <w:t>RB</w:t>
      </w:r>
      <w:r w:rsidRPr="008048F2">
        <w:rPr>
          <w:rFonts w:eastAsia="宋体"/>
          <w:i/>
          <w:sz w:val="21"/>
          <w:szCs w:val="21"/>
          <w:lang w:val="en-US" w:eastAsia="zh-CN"/>
        </w:rPr>
        <w:t>/2 for even number of RBs</w:t>
      </w:r>
    </w:p>
    <w:p w:rsidR="006024D8" w:rsidRPr="008048F2" w:rsidRDefault="00E041FB" w:rsidP="008048F2">
      <w:pPr>
        <w:numPr>
          <w:ilvl w:val="2"/>
          <w:numId w:val="19"/>
        </w:numPr>
        <w:rPr>
          <w:rFonts w:eastAsia="宋体"/>
          <w:i/>
          <w:sz w:val="21"/>
          <w:szCs w:val="21"/>
          <w:lang w:val="en-US" w:eastAsia="zh-CN"/>
        </w:rPr>
      </w:pPr>
      <w:r w:rsidRPr="008048F2">
        <w:rPr>
          <w:rFonts w:eastAsia="宋体"/>
          <w:i/>
          <w:sz w:val="21"/>
          <w:szCs w:val="21"/>
          <w:lang w:val="en-US" w:eastAsia="zh-CN"/>
        </w:rPr>
        <w:t>SC#6 of RB# floor(N</w:t>
      </w:r>
      <w:r w:rsidRPr="008048F2">
        <w:rPr>
          <w:rFonts w:eastAsia="宋体"/>
          <w:i/>
          <w:sz w:val="21"/>
          <w:szCs w:val="21"/>
          <w:vertAlign w:val="subscript"/>
          <w:lang w:val="en-US" w:eastAsia="zh-CN"/>
        </w:rPr>
        <w:t>RB</w:t>
      </w:r>
      <w:r w:rsidRPr="008048F2">
        <w:rPr>
          <w:rFonts w:eastAsia="宋体"/>
          <w:i/>
          <w:sz w:val="21"/>
          <w:szCs w:val="21"/>
          <w:lang w:val="en-US" w:eastAsia="zh-CN"/>
        </w:rPr>
        <w:t xml:space="preserve">/2)for odd number of RBs </w:t>
      </w:r>
    </w:p>
    <w:p w:rsidR="00C77748" w:rsidRPr="00C77748" w:rsidRDefault="00C77748">
      <w:pPr>
        <w:rPr>
          <w:rFonts w:eastAsia="宋体"/>
          <w:i/>
          <w:sz w:val="21"/>
          <w:szCs w:val="21"/>
          <w:lang w:val="en-US" w:eastAsia="zh-CN"/>
        </w:rPr>
      </w:pPr>
      <w:r w:rsidRPr="00C77748">
        <w:rPr>
          <w:rFonts w:eastAsia="宋体"/>
          <w:i/>
          <w:sz w:val="21"/>
          <w:szCs w:val="21"/>
          <w:lang w:eastAsia="zh-CN"/>
        </w:rPr>
        <w:t>SCS Based Raster</w:t>
      </w:r>
      <w:r>
        <w:rPr>
          <w:rFonts w:eastAsia="宋体" w:hint="eastAsia"/>
          <w:i/>
          <w:sz w:val="21"/>
          <w:szCs w:val="21"/>
          <w:lang w:eastAsia="zh-CN"/>
        </w:rPr>
        <w:t>:</w:t>
      </w:r>
    </w:p>
    <w:p w:rsidR="006024D8" w:rsidRPr="007A0A75" w:rsidRDefault="00E041FB" w:rsidP="007A0A75">
      <w:pPr>
        <w:numPr>
          <w:ilvl w:val="0"/>
          <w:numId w:val="22"/>
        </w:numPr>
        <w:rPr>
          <w:rFonts w:eastAsia="宋体"/>
          <w:i/>
          <w:sz w:val="21"/>
          <w:szCs w:val="21"/>
          <w:lang w:val="en-US" w:eastAsia="zh-CN"/>
        </w:rPr>
      </w:pPr>
      <w:r w:rsidRPr="007A0A75">
        <w:rPr>
          <w:rFonts w:eastAsia="宋体"/>
          <w:i/>
          <w:sz w:val="21"/>
          <w:szCs w:val="21"/>
          <w:lang w:val="en-US" w:eastAsia="zh-CN"/>
        </w:rPr>
        <w:t>Raster will be based on absolute frequency values</w:t>
      </w:r>
    </w:p>
    <w:p w:rsidR="006024D8" w:rsidRPr="007A0A75" w:rsidRDefault="00E041FB" w:rsidP="007A0A75">
      <w:pPr>
        <w:numPr>
          <w:ilvl w:val="1"/>
          <w:numId w:val="22"/>
        </w:numPr>
        <w:rPr>
          <w:rFonts w:eastAsia="宋体"/>
          <w:i/>
          <w:sz w:val="21"/>
          <w:szCs w:val="21"/>
          <w:lang w:val="en-US" w:eastAsia="zh-CN"/>
        </w:rPr>
      </w:pPr>
      <w:r w:rsidRPr="007A0A75">
        <w:rPr>
          <w:rFonts w:eastAsia="宋体"/>
          <w:i/>
          <w:sz w:val="21"/>
          <w:szCs w:val="21"/>
          <w:lang w:val="en-US" w:eastAsia="zh-CN"/>
        </w:rPr>
        <w:t>The raster positions will be integer multiples of 15kHz for sub6 bands</w:t>
      </w:r>
    </w:p>
    <w:p w:rsidR="006024D8" w:rsidRPr="007A0A75" w:rsidRDefault="00E041FB" w:rsidP="007A0A75">
      <w:pPr>
        <w:numPr>
          <w:ilvl w:val="1"/>
          <w:numId w:val="22"/>
        </w:numPr>
        <w:rPr>
          <w:rFonts w:eastAsia="宋体"/>
          <w:i/>
          <w:sz w:val="21"/>
          <w:szCs w:val="21"/>
          <w:lang w:val="en-US" w:eastAsia="zh-CN"/>
        </w:rPr>
      </w:pPr>
      <w:r w:rsidRPr="007A0A75">
        <w:rPr>
          <w:rFonts w:eastAsia="宋体"/>
          <w:i/>
          <w:sz w:val="21"/>
          <w:szCs w:val="21"/>
          <w:lang w:val="en-US" w:eastAsia="zh-CN"/>
        </w:rPr>
        <w:t>The raster positions will be integer multiples of 60kHz for mmWave range bands</w:t>
      </w:r>
    </w:p>
    <w:p w:rsidR="006024D8" w:rsidRPr="007A0A75" w:rsidRDefault="00E041FB" w:rsidP="007A0A75">
      <w:pPr>
        <w:numPr>
          <w:ilvl w:val="0"/>
          <w:numId w:val="22"/>
        </w:numPr>
        <w:rPr>
          <w:rFonts w:eastAsia="宋体"/>
          <w:i/>
          <w:sz w:val="21"/>
          <w:szCs w:val="21"/>
          <w:lang w:val="en-US" w:eastAsia="zh-CN"/>
        </w:rPr>
      </w:pPr>
      <w:bookmarkStart w:id="11" w:name="OLE_LINK5"/>
      <w:bookmarkStart w:id="12" w:name="OLE_LINK6"/>
      <w:r w:rsidRPr="007A0A75">
        <w:rPr>
          <w:rFonts w:eastAsia="宋体"/>
          <w:i/>
          <w:sz w:val="21"/>
          <w:szCs w:val="21"/>
          <w:lang w:val="en-US" w:eastAsia="zh-CN"/>
        </w:rPr>
        <w:t xml:space="preserve">Options for </w:t>
      </w:r>
      <w:bookmarkStart w:id="13" w:name="OLE_LINK7"/>
      <w:bookmarkStart w:id="14" w:name="OLE_LINK8"/>
      <w:r w:rsidRPr="007A0A75">
        <w:rPr>
          <w:rFonts w:eastAsia="宋体"/>
          <w:i/>
          <w:sz w:val="21"/>
          <w:szCs w:val="21"/>
          <w:lang w:val="en-US" w:eastAsia="zh-CN"/>
        </w:rPr>
        <w:t>numbering of the raster entries:</w:t>
      </w:r>
      <w:bookmarkEnd w:id="13"/>
      <w:bookmarkEnd w:id="14"/>
    </w:p>
    <w:p w:rsidR="006024D8" w:rsidRPr="007A0A75" w:rsidRDefault="00E041FB" w:rsidP="007A0A75">
      <w:pPr>
        <w:numPr>
          <w:ilvl w:val="1"/>
          <w:numId w:val="22"/>
        </w:numPr>
        <w:rPr>
          <w:rFonts w:eastAsia="宋体"/>
          <w:i/>
          <w:sz w:val="21"/>
          <w:szCs w:val="21"/>
          <w:lang w:val="en-US" w:eastAsia="zh-CN"/>
        </w:rPr>
      </w:pPr>
      <w:r w:rsidRPr="007A0A75">
        <w:rPr>
          <w:rFonts w:eastAsia="宋体"/>
          <w:i/>
          <w:sz w:val="21"/>
          <w:szCs w:val="21"/>
          <w:lang w:val="en-US" w:eastAsia="zh-CN"/>
        </w:rPr>
        <w:t>Raster entries are band specific</w:t>
      </w:r>
    </w:p>
    <w:p w:rsidR="006024D8" w:rsidRPr="007A0A75" w:rsidRDefault="00E041FB" w:rsidP="007A0A75">
      <w:pPr>
        <w:numPr>
          <w:ilvl w:val="1"/>
          <w:numId w:val="22"/>
        </w:numPr>
        <w:rPr>
          <w:rFonts w:eastAsia="宋体"/>
          <w:i/>
          <w:sz w:val="21"/>
          <w:szCs w:val="21"/>
          <w:lang w:val="en-US" w:eastAsia="zh-CN"/>
        </w:rPr>
      </w:pPr>
      <w:r w:rsidRPr="007A0A75">
        <w:rPr>
          <w:rFonts w:eastAsia="宋体"/>
          <w:i/>
          <w:sz w:val="21"/>
          <w:szCs w:val="21"/>
          <w:lang w:val="en-US" w:eastAsia="zh-CN"/>
        </w:rPr>
        <w:t>Raster entries are indexed from 0kHz</w:t>
      </w:r>
    </w:p>
    <w:bookmarkEnd w:id="11"/>
    <w:bookmarkEnd w:id="12"/>
    <w:p w:rsidR="006024D8" w:rsidRPr="007A0A75" w:rsidRDefault="00E041FB" w:rsidP="007A0A75">
      <w:pPr>
        <w:numPr>
          <w:ilvl w:val="0"/>
          <w:numId w:val="22"/>
        </w:numPr>
        <w:rPr>
          <w:rFonts w:eastAsia="宋体"/>
          <w:i/>
          <w:sz w:val="21"/>
          <w:szCs w:val="21"/>
          <w:lang w:val="en-US" w:eastAsia="zh-CN"/>
        </w:rPr>
      </w:pPr>
      <w:r w:rsidRPr="007A0A75">
        <w:rPr>
          <w:rFonts w:eastAsia="宋体"/>
          <w:i/>
          <w:sz w:val="21"/>
          <w:szCs w:val="21"/>
          <w:lang w:val="en-US" w:eastAsia="zh-CN"/>
        </w:rPr>
        <w:t>Raster to subcarrier position mapping</w:t>
      </w:r>
    </w:p>
    <w:p w:rsidR="006024D8" w:rsidRPr="007A0A75" w:rsidRDefault="00E041FB" w:rsidP="007A0A75">
      <w:pPr>
        <w:numPr>
          <w:ilvl w:val="1"/>
          <w:numId w:val="22"/>
        </w:numPr>
        <w:rPr>
          <w:rFonts w:eastAsia="宋体"/>
          <w:i/>
          <w:sz w:val="21"/>
          <w:szCs w:val="21"/>
          <w:lang w:val="en-US" w:eastAsia="zh-CN"/>
        </w:rPr>
      </w:pPr>
      <w:r w:rsidRPr="007A0A75">
        <w:rPr>
          <w:rFonts w:eastAsia="宋体"/>
          <w:i/>
          <w:sz w:val="21"/>
          <w:szCs w:val="21"/>
          <w:lang w:val="en-US" w:eastAsia="zh-CN"/>
        </w:rPr>
        <w:t xml:space="preserve">Raster points to the center of the channel </w:t>
      </w:r>
    </w:p>
    <w:p w:rsidR="006024D8" w:rsidRPr="007A0A75" w:rsidRDefault="00E041FB" w:rsidP="007A0A75">
      <w:pPr>
        <w:numPr>
          <w:ilvl w:val="2"/>
          <w:numId w:val="22"/>
        </w:numPr>
        <w:rPr>
          <w:rFonts w:eastAsia="宋体"/>
          <w:i/>
          <w:sz w:val="21"/>
          <w:szCs w:val="21"/>
          <w:lang w:val="en-US" w:eastAsia="zh-CN"/>
        </w:rPr>
      </w:pPr>
      <w:r w:rsidRPr="007A0A75">
        <w:rPr>
          <w:rFonts w:eastAsia="宋体"/>
          <w:i/>
          <w:sz w:val="21"/>
          <w:szCs w:val="21"/>
          <w:lang w:val="en-US" w:eastAsia="zh-CN"/>
        </w:rPr>
        <w:t>SC#0 of RB# N</w:t>
      </w:r>
      <w:r w:rsidRPr="007A0A75">
        <w:rPr>
          <w:rFonts w:eastAsia="宋体"/>
          <w:i/>
          <w:sz w:val="21"/>
          <w:szCs w:val="21"/>
          <w:vertAlign w:val="subscript"/>
          <w:lang w:val="en-US" w:eastAsia="zh-CN"/>
        </w:rPr>
        <w:t>RB</w:t>
      </w:r>
      <w:r w:rsidRPr="007A0A75">
        <w:rPr>
          <w:rFonts w:eastAsia="宋体"/>
          <w:i/>
          <w:sz w:val="21"/>
          <w:szCs w:val="21"/>
          <w:lang w:val="en-US" w:eastAsia="zh-CN"/>
        </w:rPr>
        <w:t>/2 for even number of RBs</w:t>
      </w:r>
    </w:p>
    <w:p w:rsidR="006024D8" w:rsidRPr="007A0A75" w:rsidRDefault="00E041FB" w:rsidP="007A0A75">
      <w:pPr>
        <w:numPr>
          <w:ilvl w:val="2"/>
          <w:numId w:val="22"/>
        </w:numPr>
        <w:rPr>
          <w:rFonts w:eastAsia="宋体"/>
          <w:i/>
          <w:sz w:val="21"/>
          <w:szCs w:val="21"/>
          <w:lang w:val="en-US" w:eastAsia="zh-CN"/>
        </w:rPr>
      </w:pPr>
      <w:r w:rsidRPr="007A0A75">
        <w:rPr>
          <w:rFonts w:eastAsia="宋体"/>
          <w:i/>
          <w:sz w:val="21"/>
          <w:szCs w:val="21"/>
          <w:lang w:val="en-US" w:eastAsia="zh-CN"/>
        </w:rPr>
        <w:t>SC#6 of RB# floor(N</w:t>
      </w:r>
      <w:r w:rsidRPr="007A0A75">
        <w:rPr>
          <w:rFonts w:eastAsia="宋体"/>
          <w:i/>
          <w:sz w:val="21"/>
          <w:szCs w:val="21"/>
          <w:vertAlign w:val="subscript"/>
          <w:lang w:val="en-US" w:eastAsia="zh-CN"/>
        </w:rPr>
        <w:t>RB</w:t>
      </w:r>
      <w:r w:rsidRPr="007A0A75">
        <w:rPr>
          <w:rFonts w:eastAsia="宋体"/>
          <w:i/>
          <w:sz w:val="21"/>
          <w:szCs w:val="21"/>
          <w:lang w:val="en-US" w:eastAsia="zh-CN"/>
        </w:rPr>
        <w:t>/2)for odd number of RBs</w:t>
      </w:r>
    </w:p>
    <w:p w:rsidR="0058251C" w:rsidRDefault="000E6059" w:rsidP="00692100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According to the WF, the channel raster of 100kHz and SCS based raster are agreed </w:t>
      </w:r>
      <w:r w:rsidR="00541C87">
        <w:rPr>
          <w:rFonts w:eastAsia="宋体" w:hint="eastAsia"/>
          <w:sz w:val="21"/>
          <w:szCs w:val="21"/>
          <w:lang w:val="en-US" w:eastAsia="zh-CN"/>
        </w:rPr>
        <w:t>for</w:t>
      </w:r>
      <w:r>
        <w:rPr>
          <w:rFonts w:eastAsia="宋体" w:hint="eastAsia"/>
          <w:sz w:val="21"/>
          <w:szCs w:val="21"/>
          <w:lang w:val="en-US" w:eastAsia="zh-CN"/>
        </w:rPr>
        <w:t xml:space="preserve"> NR</w:t>
      </w:r>
      <w:r w:rsidR="00541C87">
        <w:rPr>
          <w:rFonts w:eastAsia="宋体" w:hint="eastAsia"/>
          <w:sz w:val="21"/>
          <w:szCs w:val="21"/>
          <w:lang w:val="en-US" w:eastAsia="zh-CN"/>
        </w:rPr>
        <w:t xml:space="preserve"> BS</w:t>
      </w:r>
      <w:r>
        <w:rPr>
          <w:rFonts w:eastAsia="宋体" w:hint="eastAsia"/>
          <w:sz w:val="21"/>
          <w:szCs w:val="21"/>
          <w:lang w:val="en-US" w:eastAsia="zh-CN"/>
        </w:rPr>
        <w:t xml:space="preserve">. </w:t>
      </w:r>
      <w:r w:rsidR="00541C87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FD1D84">
        <w:rPr>
          <w:rFonts w:eastAsia="宋体" w:hint="eastAsia"/>
          <w:sz w:val="21"/>
          <w:szCs w:val="21"/>
          <w:lang w:val="en-US" w:eastAsia="zh-CN"/>
        </w:rPr>
        <w:t>For SCS based raster, the raster positions will be N*SCS. Also the numbering of the raster entries should be specified.</w:t>
      </w:r>
    </w:p>
    <w:p w:rsidR="00731097" w:rsidRPr="00A11826" w:rsidRDefault="00FD1D84" w:rsidP="00731097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731097">
        <w:rPr>
          <w:rFonts w:eastAsia="宋体" w:hint="eastAsia"/>
          <w:sz w:val="21"/>
          <w:szCs w:val="21"/>
          <w:lang w:val="en-US" w:eastAsia="zh-CN"/>
        </w:rPr>
        <w:t xml:space="preserve">In this contribution, </w:t>
      </w:r>
      <w:r w:rsidR="00731097" w:rsidRPr="00A11826">
        <w:rPr>
          <w:rFonts w:eastAsia="宋体"/>
          <w:sz w:val="21"/>
          <w:szCs w:val="21"/>
          <w:lang w:val="en-US" w:eastAsia="zh-CN"/>
        </w:rPr>
        <w:t xml:space="preserve">we provide some discussions on </w:t>
      </w:r>
      <w:bookmarkStart w:id="15" w:name="OLE_LINK34"/>
      <w:bookmarkStart w:id="16" w:name="OLE_LINK35"/>
      <w:r w:rsidR="00731097" w:rsidRPr="00A11826">
        <w:rPr>
          <w:rFonts w:eastAsia="宋体" w:hint="eastAsia"/>
          <w:sz w:val="21"/>
          <w:szCs w:val="21"/>
          <w:lang w:val="en-US" w:eastAsia="zh-CN"/>
        </w:rPr>
        <w:t xml:space="preserve">NR </w:t>
      </w:r>
      <w:r w:rsidR="00731097" w:rsidRPr="00A11826">
        <w:rPr>
          <w:rFonts w:eastAsia="宋体"/>
          <w:sz w:val="21"/>
          <w:szCs w:val="21"/>
          <w:lang w:val="en-US" w:eastAsia="zh-CN"/>
        </w:rPr>
        <w:t>channel raster</w:t>
      </w:r>
      <w:r w:rsidR="00731097" w:rsidRPr="00A11826">
        <w:rPr>
          <w:rFonts w:eastAsia="宋体" w:hint="eastAsia"/>
          <w:sz w:val="21"/>
          <w:szCs w:val="21"/>
          <w:lang w:val="en-US" w:eastAsia="zh-CN"/>
        </w:rPr>
        <w:t xml:space="preserve"> points numbering</w:t>
      </w:r>
      <w:bookmarkEnd w:id="15"/>
      <w:bookmarkEnd w:id="16"/>
      <w:r w:rsidR="00130C7E">
        <w:rPr>
          <w:rFonts w:eastAsia="宋体"/>
          <w:sz w:val="21"/>
          <w:szCs w:val="21"/>
          <w:lang w:val="en-US" w:eastAsia="zh-CN"/>
        </w:rPr>
        <w:t xml:space="preserve"> </w:t>
      </w:r>
      <w:r w:rsidR="00731097" w:rsidRPr="000F7CC8">
        <w:rPr>
          <w:rFonts w:eastAsia="宋体" w:hint="eastAsia"/>
          <w:sz w:val="21"/>
          <w:szCs w:val="21"/>
          <w:lang w:val="en-US" w:eastAsia="zh-CN"/>
        </w:rPr>
        <w:t xml:space="preserve">(i.e. </w:t>
      </w:r>
      <w:r w:rsidR="00236D3A">
        <w:rPr>
          <w:rFonts w:eastAsia="宋体" w:hint="eastAsia"/>
          <w:sz w:val="21"/>
          <w:szCs w:val="21"/>
          <w:lang w:val="en-US" w:eastAsia="zh-CN"/>
        </w:rPr>
        <w:t>NARFCN</w:t>
      </w:r>
      <w:r w:rsidR="00731097" w:rsidRPr="000F7CC8">
        <w:rPr>
          <w:rFonts w:eastAsia="宋体" w:hint="eastAsia"/>
          <w:sz w:val="21"/>
          <w:szCs w:val="21"/>
          <w:lang w:val="en-US" w:eastAsia="zh-CN"/>
        </w:rPr>
        <w:t>)</w:t>
      </w:r>
      <w:r w:rsidR="00731097" w:rsidRPr="00A11826">
        <w:rPr>
          <w:rFonts w:eastAsia="宋体" w:hint="eastAsia"/>
          <w:sz w:val="21"/>
          <w:szCs w:val="21"/>
          <w:lang w:val="en-US" w:eastAsia="zh-CN"/>
        </w:rPr>
        <w:t>.</w:t>
      </w:r>
    </w:p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eastAsia="宋体" w:hAnsi="Times New Roman"/>
          <w:b/>
          <w:sz w:val="28"/>
          <w:szCs w:val="24"/>
          <w:lang w:eastAsia="zh-CN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Discussion</w:t>
      </w:r>
    </w:p>
    <w:p w:rsidR="005B30C8" w:rsidRPr="007B2C5B" w:rsidRDefault="007B2C5B" w:rsidP="00DC283C">
      <w:pPr>
        <w:rPr>
          <w:rFonts w:eastAsia="宋体"/>
          <w:b/>
          <w:sz w:val="21"/>
          <w:szCs w:val="21"/>
          <w:lang w:eastAsia="zh-CN"/>
        </w:rPr>
      </w:pPr>
      <w:bookmarkStart w:id="17" w:name="OLE_LINK12"/>
      <w:bookmarkStart w:id="18" w:name="OLE_LINK15"/>
      <w:bookmarkStart w:id="19" w:name="OLE_LINK16"/>
      <w:r>
        <w:rPr>
          <w:rFonts w:eastAsia="宋体" w:hint="eastAsia"/>
          <w:b/>
          <w:sz w:val="21"/>
          <w:szCs w:val="21"/>
          <w:lang w:eastAsia="zh-CN"/>
        </w:rPr>
        <w:t>2.</w:t>
      </w:r>
      <w:r w:rsidR="005F6AB9">
        <w:rPr>
          <w:rFonts w:eastAsia="宋体" w:hint="eastAsia"/>
          <w:b/>
          <w:sz w:val="21"/>
          <w:szCs w:val="21"/>
          <w:lang w:eastAsia="zh-CN"/>
        </w:rPr>
        <w:t>1</w:t>
      </w:r>
      <w:r>
        <w:rPr>
          <w:rFonts w:eastAsia="宋体" w:hint="eastAsia"/>
          <w:b/>
          <w:sz w:val="21"/>
          <w:szCs w:val="21"/>
          <w:lang w:eastAsia="zh-CN"/>
        </w:rPr>
        <w:t xml:space="preserve"> </w:t>
      </w:r>
      <w:r w:rsidR="006363E1">
        <w:rPr>
          <w:rFonts w:eastAsia="宋体" w:hint="eastAsia"/>
          <w:b/>
          <w:sz w:val="21"/>
          <w:szCs w:val="21"/>
          <w:lang w:eastAsia="zh-CN"/>
        </w:rPr>
        <w:t>100kHz channel raster</w:t>
      </w:r>
    </w:p>
    <w:p w:rsidR="00DA6285" w:rsidRDefault="00DC417A" w:rsidP="008C43AF">
      <w:pPr>
        <w:rPr>
          <w:rFonts w:eastAsiaTheme="minorEastAsia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In current 3GPP </w:t>
      </w:r>
      <w:r>
        <w:rPr>
          <w:rFonts w:eastAsia="宋体"/>
          <w:sz w:val="21"/>
          <w:szCs w:val="21"/>
          <w:lang w:val="en-US" w:eastAsia="zh-CN"/>
        </w:rPr>
        <w:t>specification</w:t>
      </w:r>
      <w:r>
        <w:rPr>
          <w:rFonts w:eastAsia="宋体" w:hint="eastAsia"/>
          <w:sz w:val="21"/>
          <w:szCs w:val="21"/>
          <w:lang w:val="en-US" w:eastAsia="zh-CN"/>
        </w:rPr>
        <w:t xml:space="preserve">, </w:t>
      </w:r>
      <w:r w:rsidR="00A516EE">
        <w:rPr>
          <w:rFonts w:eastAsia="宋体" w:hint="eastAsia"/>
          <w:sz w:val="21"/>
          <w:szCs w:val="21"/>
          <w:lang w:val="en-US" w:eastAsia="zh-CN"/>
        </w:rPr>
        <w:t xml:space="preserve">the </w:t>
      </w:r>
      <w:r w:rsidR="0058251C">
        <w:rPr>
          <w:rFonts w:eastAsia="宋体" w:hint="eastAsia"/>
          <w:sz w:val="21"/>
          <w:szCs w:val="21"/>
          <w:lang w:val="en-US" w:eastAsia="zh-CN"/>
        </w:rPr>
        <w:t xml:space="preserve">channel raster is 100kHz, therefore the </w:t>
      </w:r>
      <w:r w:rsidR="00A516EE">
        <w:rPr>
          <w:rFonts w:eastAsia="宋体" w:hint="eastAsia"/>
          <w:sz w:val="21"/>
          <w:szCs w:val="21"/>
          <w:lang w:val="en-US" w:eastAsia="zh-CN"/>
        </w:rPr>
        <w:t xml:space="preserve">carrier centre frequency must be </w:t>
      </w:r>
      <w:r w:rsidR="00A516EE" w:rsidRPr="00A516EE">
        <w:rPr>
          <w:rFonts w:eastAsia="宋体"/>
          <w:sz w:val="21"/>
          <w:szCs w:val="21"/>
          <w:lang w:val="en-US" w:eastAsia="zh-CN"/>
        </w:rPr>
        <w:t>a</w:t>
      </w:r>
      <w:r w:rsidR="00133F3D">
        <w:rPr>
          <w:rFonts w:eastAsia="宋体"/>
          <w:sz w:val="21"/>
          <w:szCs w:val="21"/>
          <w:lang w:val="en-US" w:eastAsia="zh-CN"/>
        </w:rPr>
        <w:t>n integer multiple of 100 kHz</w:t>
      </w:r>
      <w:r w:rsidR="00C04C69">
        <w:rPr>
          <w:rFonts w:eastAsia="宋体" w:hint="eastAsia"/>
          <w:sz w:val="21"/>
          <w:szCs w:val="21"/>
          <w:lang w:val="en-US" w:eastAsia="zh-CN"/>
        </w:rPr>
        <w:t>,</w:t>
      </w:r>
      <w:r w:rsidR="00DD29D4" w:rsidRPr="00341700">
        <w:rPr>
          <w:rFonts w:cs="v5.0.0"/>
        </w:rPr>
        <w:t>The carrier frequency in the uplink and downlink is designated by the</w:t>
      </w:r>
      <w:r w:rsidR="00DD29D4">
        <w:rPr>
          <w:rFonts w:eastAsiaTheme="minorEastAsia" w:cs="v5.0.0" w:hint="eastAsia"/>
          <w:lang w:eastAsia="zh-CN"/>
        </w:rPr>
        <w:t xml:space="preserve"> </w:t>
      </w:r>
      <w:r w:rsidR="00DD29D4" w:rsidRPr="00341700">
        <w:rPr>
          <w:rFonts w:cs="v5.0.0"/>
        </w:rPr>
        <w:t>EARFCN</w:t>
      </w:r>
      <w:r w:rsidR="00DD29D4">
        <w:rPr>
          <w:rFonts w:cs="v5.0.0"/>
        </w:rPr>
        <w:t xml:space="preserve">. </w:t>
      </w:r>
      <w:r w:rsidR="00DD29D4">
        <w:rPr>
          <w:rFonts w:eastAsiaTheme="minorEastAsia" w:cs="v5.0.0" w:hint="eastAsia"/>
          <w:lang w:eastAsia="zh-CN"/>
        </w:rPr>
        <w:t xml:space="preserve">For example the downlink carrier frequency is given by the equation: </w:t>
      </w:r>
      <w:r w:rsidR="00DD29D4" w:rsidRPr="00E56B0E">
        <w:rPr>
          <w:sz w:val="21"/>
          <w:szCs w:val="21"/>
        </w:rPr>
        <w:t>F</w:t>
      </w:r>
      <w:r w:rsidR="00DD29D4" w:rsidRPr="00E56B0E">
        <w:rPr>
          <w:sz w:val="21"/>
          <w:szCs w:val="21"/>
          <w:vertAlign w:val="subscript"/>
        </w:rPr>
        <w:t>DL</w:t>
      </w:r>
      <w:r w:rsidR="00DD29D4" w:rsidRPr="00E56B0E">
        <w:rPr>
          <w:sz w:val="21"/>
          <w:szCs w:val="21"/>
        </w:rPr>
        <w:t xml:space="preserve"> = F</w:t>
      </w:r>
      <w:r w:rsidR="00DD29D4" w:rsidRPr="00E56B0E">
        <w:rPr>
          <w:sz w:val="21"/>
          <w:szCs w:val="21"/>
          <w:vertAlign w:val="subscript"/>
        </w:rPr>
        <w:t>DL_low</w:t>
      </w:r>
      <w:r w:rsidR="00DD29D4" w:rsidRPr="00E56B0E">
        <w:rPr>
          <w:sz w:val="21"/>
          <w:szCs w:val="21"/>
        </w:rPr>
        <w:t xml:space="preserve"> + 0.1 (N</w:t>
      </w:r>
      <w:r w:rsidR="00DD29D4" w:rsidRPr="00E56B0E">
        <w:rPr>
          <w:sz w:val="21"/>
          <w:szCs w:val="21"/>
          <w:vertAlign w:val="subscript"/>
        </w:rPr>
        <w:t>DL</w:t>
      </w:r>
      <w:r w:rsidR="00DD29D4" w:rsidRPr="00E56B0E">
        <w:rPr>
          <w:sz w:val="21"/>
          <w:szCs w:val="21"/>
        </w:rPr>
        <w:t xml:space="preserve"> – N</w:t>
      </w:r>
      <w:r w:rsidR="00DD29D4" w:rsidRPr="00E56B0E">
        <w:rPr>
          <w:sz w:val="21"/>
          <w:szCs w:val="21"/>
          <w:vertAlign w:val="subscript"/>
        </w:rPr>
        <w:t>Offs-DL</w:t>
      </w:r>
      <w:r w:rsidR="00DD29D4" w:rsidRPr="00E56B0E">
        <w:rPr>
          <w:sz w:val="21"/>
          <w:szCs w:val="21"/>
        </w:rPr>
        <w:t>)</w:t>
      </w:r>
      <w:r w:rsidR="00DD29D4">
        <w:rPr>
          <w:rFonts w:eastAsiaTheme="minorEastAsia" w:hint="eastAsia"/>
          <w:sz w:val="21"/>
          <w:szCs w:val="21"/>
          <w:lang w:eastAsia="zh-CN"/>
        </w:rPr>
        <w:t xml:space="preserve"> defined in</w:t>
      </w:r>
      <w:r w:rsidR="00DD29D4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DD29D4">
        <w:rPr>
          <w:rFonts w:eastAsia="宋体"/>
          <w:sz w:val="21"/>
          <w:szCs w:val="21"/>
          <w:lang w:val="en-US" w:eastAsia="zh-CN"/>
        </w:rPr>
        <w:t>T</w:t>
      </w:r>
      <w:r w:rsidR="00DD29D4">
        <w:rPr>
          <w:rFonts w:eastAsia="宋体" w:hint="eastAsia"/>
          <w:sz w:val="21"/>
          <w:szCs w:val="21"/>
          <w:lang w:val="en-US" w:eastAsia="zh-CN"/>
        </w:rPr>
        <w:t xml:space="preserve">able 5.7.3-1 in TS36.104. </w:t>
      </w:r>
      <w:r w:rsidR="00C04C69">
        <w:rPr>
          <w:rFonts w:eastAsia="宋体" w:hint="eastAsia"/>
          <w:sz w:val="21"/>
          <w:szCs w:val="21"/>
          <w:lang w:val="en-US" w:eastAsia="zh-CN"/>
        </w:rPr>
        <w:t xml:space="preserve"> i.e. </w:t>
      </w:r>
      <w:r w:rsidR="00C04C69" w:rsidRPr="00E56B0E">
        <w:rPr>
          <w:sz w:val="21"/>
          <w:szCs w:val="21"/>
        </w:rPr>
        <w:t>F</w:t>
      </w:r>
      <w:r w:rsidR="00C04C69" w:rsidRPr="00E56B0E">
        <w:rPr>
          <w:sz w:val="21"/>
          <w:szCs w:val="21"/>
          <w:vertAlign w:val="subscript"/>
        </w:rPr>
        <w:t>DL</w:t>
      </w:r>
      <w:r w:rsidR="00C04C69" w:rsidRPr="00E56B0E">
        <w:rPr>
          <w:sz w:val="21"/>
          <w:szCs w:val="21"/>
        </w:rPr>
        <w:t xml:space="preserve"> = F</w:t>
      </w:r>
      <w:r w:rsidR="00C04C69" w:rsidRPr="00E56B0E">
        <w:rPr>
          <w:sz w:val="21"/>
          <w:szCs w:val="21"/>
          <w:vertAlign w:val="subscript"/>
        </w:rPr>
        <w:t>DL_low</w:t>
      </w:r>
      <w:r w:rsidR="00C04C69" w:rsidRPr="00E56B0E">
        <w:rPr>
          <w:sz w:val="21"/>
          <w:szCs w:val="21"/>
        </w:rPr>
        <w:t xml:space="preserve"> + 0.1 (N</w:t>
      </w:r>
      <w:r w:rsidR="00C04C69" w:rsidRPr="00E56B0E">
        <w:rPr>
          <w:sz w:val="21"/>
          <w:szCs w:val="21"/>
          <w:vertAlign w:val="subscript"/>
        </w:rPr>
        <w:t>DL</w:t>
      </w:r>
      <w:r w:rsidR="00C04C69" w:rsidRPr="00E56B0E">
        <w:rPr>
          <w:sz w:val="21"/>
          <w:szCs w:val="21"/>
        </w:rPr>
        <w:t xml:space="preserve"> – N</w:t>
      </w:r>
      <w:r w:rsidR="00C04C69" w:rsidRPr="00E56B0E">
        <w:rPr>
          <w:sz w:val="21"/>
          <w:szCs w:val="21"/>
          <w:vertAlign w:val="subscript"/>
        </w:rPr>
        <w:t>Offs-DL</w:t>
      </w:r>
      <w:r w:rsidR="00C04C69" w:rsidRPr="00E56B0E">
        <w:rPr>
          <w:sz w:val="21"/>
          <w:szCs w:val="21"/>
        </w:rPr>
        <w:t>)</w:t>
      </w:r>
      <w:r w:rsidR="00C04C69">
        <w:rPr>
          <w:rFonts w:eastAsiaTheme="minorEastAsia" w:hint="eastAsia"/>
          <w:sz w:val="21"/>
          <w:szCs w:val="21"/>
          <w:lang w:eastAsia="zh-CN"/>
        </w:rPr>
        <w:t xml:space="preserve"> defined in</w:t>
      </w:r>
      <w:r w:rsidR="00C04C69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C04C69">
        <w:rPr>
          <w:rFonts w:eastAsia="宋体"/>
          <w:sz w:val="21"/>
          <w:szCs w:val="21"/>
          <w:lang w:val="en-US" w:eastAsia="zh-CN"/>
        </w:rPr>
        <w:t>T</w:t>
      </w:r>
      <w:r w:rsidR="00C04C69">
        <w:rPr>
          <w:rFonts w:eastAsia="宋体" w:hint="eastAsia"/>
          <w:sz w:val="21"/>
          <w:szCs w:val="21"/>
          <w:lang w:val="en-US" w:eastAsia="zh-CN"/>
        </w:rPr>
        <w:t xml:space="preserve">able 5.7.3-1 in </w:t>
      </w:r>
      <w:r w:rsidR="00C04C69">
        <w:rPr>
          <w:rFonts w:eastAsia="宋体" w:hint="eastAsia"/>
          <w:sz w:val="21"/>
          <w:szCs w:val="21"/>
          <w:lang w:val="en-US" w:eastAsia="zh-CN"/>
        </w:rPr>
        <w:lastRenderedPageBreak/>
        <w:t>TS36.104</w:t>
      </w:r>
      <w:r w:rsidR="006357BF">
        <w:rPr>
          <w:rFonts w:eastAsia="宋体" w:hint="eastAsia"/>
          <w:sz w:val="21"/>
          <w:szCs w:val="21"/>
          <w:lang w:val="en-US" w:eastAsia="zh-CN"/>
        </w:rPr>
        <w:t xml:space="preserve">. </w:t>
      </w:r>
      <w:r w:rsidR="006357BF">
        <w:rPr>
          <w:rFonts w:eastAsia="宋体" w:hint="eastAsia"/>
          <w:sz w:val="21"/>
          <w:szCs w:val="21"/>
          <w:lang w:eastAsia="zh-CN"/>
        </w:rPr>
        <w:t xml:space="preserve">In order </w:t>
      </w:r>
      <w:r w:rsidR="006357BF" w:rsidRPr="00DA6285">
        <w:rPr>
          <w:rFonts w:eastAsia="宋体"/>
          <w:sz w:val="21"/>
          <w:szCs w:val="21"/>
          <w:lang w:eastAsia="zh-CN"/>
        </w:rPr>
        <w:t xml:space="preserve">to reduce </w:t>
      </w:r>
      <w:r w:rsidR="006357BF">
        <w:rPr>
          <w:rFonts w:eastAsia="宋体" w:hint="eastAsia"/>
          <w:sz w:val="21"/>
          <w:szCs w:val="21"/>
          <w:lang w:eastAsia="zh-CN"/>
        </w:rPr>
        <w:t xml:space="preserve">UE </w:t>
      </w:r>
      <w:r w:rsidR="006357BF">
        <w:rPr>
          <w:rFonts w:eastAsia="宋体"/>
          <w:sz w:val="21"/>
          <w:szCs w:val="21"/>
          <w:lang w:eastAsia="zh-CN"/>
        </w:rPr>
        <w:t>search times</w:t>
      </w:r>
      <w:r w:rsidR="006357BF">
        <w:rPr>
          <w:rFonts w:eastAsia="宋体" w:hint="eastAsia"/>
          <w:sz w:val="21"/>
          <w:szCs w:val="21"/>
          <w:lang w:eastAsia="zh-CN"/>
        </w:rPr>
        <w:t>, the channel number of channel raster points for UE searching are limited at the band edges. T</w:t>
      </w:r>
      <w:r w:rsidR="00133F3D">
        <w:rPr>
          <w:rFonts w:eastAsia="宋体" w:hint="eastAsia"/>
          <w:sz w:val="21"/>
          <w:szCs w:val="21"/>
          <w:lang w:val="en-US" w:eastAsia="zh-CN"/>
        </w:rPr>
        <w:t xml:space="preserve">he </w:t>
      </w:r>
      <w:r w:rsidR="00133F3D" w:rsidRPr="00133F3D">
        <w:rPr>
          <w:rFonts w:eastAsia="宋体" w:hint="eastAsia"/>
          <w:sz w:val="21"/>
          <w:szCs w:val="21"/>
          <w:lang w:val="en-US" w:eastAsia="zh-CN"/>
        </w:rPr>
        <w:t xml:space="preserve">carrier </w:t>
      </w:r>
      <w:r w:rsidR="00133F3D">
        <w:rPr>
          <w:rFonts w:eastAsia="宋体"/>
          <w:sz w:val="21"/>
          <w:szCs w:val="21"/>
          <w:lang w:val="en-US" w:eastAsia="zh-CN"/>
        </w:rPr>
        <w:t>centre frequenc</w:t>
      </w:r>
      <w:r w:rsidR="00133F3D">
        <w:rPr>
          <w:rFonts w:eastAsia="宋体" w:hint="eastAsia"/>
          <w:sz w:val="21"/>
          <w:szCs w:val="21"/>
          <w:lang w:val="en-US" w:eastAsia="zh-CN"/>
        </w:rPr>
        <w:t xml:space="preserve">ies are </w:t>
      </w:r>
      <w:r w:rsidR="00997C4F" w:rsidRPr="00133F3D">
        <w:rPr>
          <w:rFonts w:eastAsia="宋体"/>
          <w:sz w:val="21"/>
          <w:szCs w:val="21"/>
          <w:lang w:val="en-US" w:eastAsia="zh-CN"/>
        </w:rPr>
        <w:t>identifi</w:t>
      </w:r>
      <w:r w:rsidR="00133F3D">
        <w:rPr>
          <w:rFonts w:eastAsia="宋体" w:hint="eastAsia"/>
          <w:sz w:val="21"/>
          <w:szCs w:val="21"/>
          <w:lang w:val="en-US" w:eastAsia="zh-CN"/>
        </w:rPr>
        <w:t xml:space="preserve">ed by </w:t>
      </w:r>
      <w:r w:rsidR="00133F3D">
        <w:rPr>
          <w:rFonts w:eastAsia="宋体"/>
          <w:sz w:val="21"/>
          <w:szCs w:val="21"/>
          <w:lang w:val="en-US" w:eastAsia="zh-CN"/>
        </w:rPr>
        <w:t>EARFCNs</w:t>
      </w:r>
      <w:r w:rsidR="00133F3D">
        <w:rPr>
          <w:rFonts w:eastAsia="宋体" w:hint="eastAsia"/>
          <w:sz w:val="21"/>
          <w:szCs w:val="21"/>
          <w:lang w:val="en-US" w:eastAsia="zh-CN"/>
        </w:rPr>
        <w:t>,</w:t>
      </w:r>
      <w:r w:rsidR="00761525">
        <w:rPr>
          <w:rFonts w:eastAsia="宋体" w:hint="eastAsia"/>
          <w:sz w:val="21"/>
          <w:szCs w:val="21"/>
          <w:lang w:val="en-US" w:eastAsia="zh-CN"/>
        </w:rPr>
        <w:t xml:space="preserve"> which </w:t>
      </w:r>
      <w:r w:rsidR="00761525" w:rsidRPr="0021468D">
        <w:rPr>
          <w:rFonts w:eastAsia="宋体"/>
          <w:sz w:val="21"/>
          <w:szCs w:val="21"/>
          <w:lang w:val="en-US" w:eastAsia="zh-CN"/>
        </w:rPr>
        <w:t>give</w:t>
      </w:r>
      <w:r w:rsidR="00761525">
        <w:rPr>
          <w:rFonts w:eastAsia="宋体" w:hint="eastAsia"/>
          <w:sz w:val="21"/>
          <w:szCs w:val="21"/>
          <w:lang w:val="en-US" w:eastAsia="zh-CN"/>
        </w:rPr>
        <w:t>s</w:t>
      </w:r>
      <w:r w:rsidR="00761525" w:rsidRPr="0021468D">
        <w:rPr>
          <w:rFonts w:eastAsia="宋体"/>
          <w:sz w:val="21"/>
          <w:szCs w:val="21"/>
          <w:lang w:val="en-US" w:eastAsia="zh-CN"/>
        </w:rPr>
        <w:t xml:space="preserve"> each band and carrier frequency a unique number which is the same way channel numbering is done in GSM and UTRA</w:t>
      </w:r>
      <w:r w:rsidR="002D3E96" w:rsidRPr="00E56B0E">
        <w:rPr>
          <w:rFonts w:eastAsiaTheme="minorEastAsia" w:hint="eastAsia"/>
          <w:sz w:val="21"/>
          <w:szCs w:val="21"/>
          <w:lang w:eastAsia="zh-CN"/>
        </w:rPr>
        <w:t>.</w:t>
      </w:r>
    </w:p>
    <w:p w:rsidR="00111543" w:rsidRDefault="00111543" w:rsidP="00111543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For 100kHz channel raster, s</w:t>
      </w:r>
      <w:r w:rsidRPr="00B935B9">
        <w:rPr>
          <w:rFonts w:eastAsia="宋体" w:hint="eastAsia"/>
          <w:sz w:val="21"/>
          <w:szCs w:val="21"/>
          <w:lang w:val="en-US" w:eastAsia="zh-CN"/>
        </w:rPr>
        <w:t>ince the F</w:t>
      </w:r>
      <w:r w:rsidRPr="00B935B9">
        <w:rPr>
          <w:rFonts w:eastAsia="宋体" w:hint="eastAsia"/>
          <w:sz w:val="21"/>
          <w:szCs w:val="21"/>
          <w:vertAlign w:val="subscript"/>
          <w:lang w:val="en-US" w:eastAsia="zh-CN"/>
        </w:rPr>
        <w:t>DL</w:t>
      </w:r>
      <w:r>
        <w:rPr>
          <w:rFonts w:eastAsia="宋体" w:hint="eastAsia"/>
          <w:sz w:val="21"/>
          <w:szCs w:val="21"/>
          <w:vertAlign w:val="subscript"/>
          <w:lang w:val="en-US" w:eastAsia="zh-CN"/>
        </w:rPr>
        <w:t>_low</w:t>
      </w:r>
      <w:r w:rsidRPr="00B935B9">
        <w:rPr>
          <w:rFonts w:eastAsia="宋体" w:hint="eastAsia"/>
          <w:sz w:val="21"/>
          <w:szCs w:val="21"/>
          <w:lang w:val="en-US" w:eastAsia="zh-CN"/>
        </w:rPr>
        <w:t xml:space="preserve"> or F</w:t>
      </w:r>
      <w:r w:rsidRPr="00B935B9">
        <w:rPr>
          <w:rFonts w:eastAsia="宋体" w:hint="eastAsia"/>
          <w:sz w:val="21"/>
          <w:szCs w:val="21"/>
          <w:vertAlign w:val="subscript"/>
          <w:lang w:val="en-US" w:eastAsia="zh-CN"/>
        </w:rPr>
        <w:t>DL_high</w:t>
      </w:r>
      <w:r w:rsidRPr="00B935B9">
        <w:rPr>
          <w:rFonts w:eastAsia="宋体" w:hint="eastAsia"/>
          <w:sz w:val="21"/>
          <w:szCs w:val="21"/>
          <w:lang w:val="en-US" w:eastAsia="zh-CN"/>
        </w:rPr>
        <w:t xml:space="preserve"> are always multiple of 100kHz for all current E-UTRA bands,</w:t>
      </w:r>
      <w:r>
        <w:rPr>
          <w:rFonts w:eastAsia="宋体" w:hint="eastAsia"/>
          <w:sz w:val="21"/>
          <w:szCs w:val="21"/>
          <w:lang w:val="en-US" w:eastAsia="zh-CN"/>
        </w:rPr>
        <w:t xml:space="preserve"> which means the channel raster entries are located from the lower edge </w:t>
      </w:r>
      <w:r w:rsidR="001C200C">
        <w:rPr>
          <w:rFonts w:eastAsia="宋体"/>
          <w:sz w:val="21"/>
          <w:szCs w:val="21"/>
          <w:lang w:val="en-US" w:eastAsia="zh-CN"/>
        </w:rPr>
        <w:t xml:space="preserve">to the higher edge </w:t>
      </w:r>
      <w:r>
        <w:rPr>
          <w:rFonts w:eastAsia="宋体" w:hint="eastAsia"/>
          <w:sz w:val="21"/>
          <w:szCs w:val="21"/>
          <w:lang w:val="en-US" w:eastAsia="zh-CN"/>
        </w:rPr>
        <w:t>in a specific band, which means there are</w:t>
      </w:r>
      <w:r w:rsidR="000841C4">
        <w:rPr>
          <w:rFonts w:eastAsia="宋体" w:hint="eastAsia"/>
          <w:sz w:val="21"/>
          <w:szCs w:val="21"/>
          <w:lang w:val="en-US" w:eastAsia="zh-CN"/>
        </w:rPr>
        <w:t xml:space="preserve"> </w:t>
      </w:r>
      <w:bookmarkStart w:id="20" w:name="OLE_LINK24"/>
      <w:bookmarkStart w:id="21" w:name="OLE_LINK25"/>
      <w:r w:rsidR="000841C4">
        <w:rPr>
          <w:rFonts w:eastAsia="宋体" w:hint="eastAsia"/>
          <w:sz w:val="21"/>
          <w:szCs w:val="21"/>
          <w:lang w:val="en-US" w:eastAsia="zh-CN"/>
        </w:rPr>
        <w:t>totally</w:t>
      </w:r>
      <w:r>
        <w:rPr>
          <w:rFonts w:eastAsia="宋体" w:hint="eastAsia"/>
          <w:sz w:val="21"/>
          <w:szCs w:val="21"/>
          <w:lang w:val="en-US" w:eastAsia="zh-CN"/>
        </w:rPr>
        <w:t xml:space="preserve"> [(</w:t>
      </w:r>
      <w:r w:rsidRPr="00B935B9">
        <w:rPr>
          <w:rFonts w:eastAsia="宋体" w:hint="eastAsia"/>
          <w:sz w:val="21"/>
          <w:szCs w:val="21"/>
          <w:lang w:val="en-US" w:eastAsia="zh-CN"/>
        </w:rPr>
        <w:t>F</w:t>
      </w:r>
      <w:r w:rsidRPr="00B935B9">
        <w:rPr>
          <w:rFonts w:eastAsia="宋体" w:hint="eastAsia"/>
          <w:sz w:val="21"/>
          <w:szCs w:val="21"/>
          <w:vertAlign w:val="subscript"/>
          <w:lang w:val="en-US" w:eastAsia="zh-CN"/>
        </w:rPr>
        <w:t>DL_high</w:t>
      </w:r>
      <w:r>
        <w:rPr>
          <w:rFonts w:eastAsia="宋体" w:hint="eastAsia"/>
          <w:sz w:val="21"/>
          <w:szCs w:val="21"/>
          <w:lang w:val="en-US" w:eastAsia="zh-CN"/>
        </w:rPr>
        <w:t>-</w:t>
      </w:r>
      <w:r w:rsidRPr="0050069D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Pr="00B935B9">
        <w:rPr>
          <w:rFonts w:eastAsia="宋体" w:hint="eastAsia"/>
          <w:sz w:val="21"/>
          <w:szCs w:val="21"/>
          <w:lang w:val="en-US" w:eastAsia="zh-CN"/>
        </w:rPr>
        <w:t>F</w:t>
      </w:r>
      <w:r w:rsidRPr="00B935B9">
        <w:rPr>
          <w:rFonts w:eastAsia="宋体" w:hint="eastAsia"/>
          <w:sz w:val="21"/>
          <w:szCs w:val="21"/>
          <w:vertAlign w:val="subscript"/>
          <w:lang w:val="en-US" w:eastAsia="zh-CN"/>
        </w:rPr>
        <w:t>DL</w:t>
      </w:r>
      <w:r>
        <w:rPr>
          <w:rFonts w:eastAsia="宋体" w:hint="eastAsia"/>
          <w:sz w:val="21"/>
          <w:szCs w:val="21"/>
          <w:vertAlign w:val="subscript"/>
          <w:lang w:val="en-US" w:eastAsia="zh-CN"/>
        </w:rPr>
        <w:t>_low</w:t>
      </w:r>
      <w:r>
        <w:rPr>
          <w:rFonts w:eastAsia="宋体" w:hint="eastAsia"/>
          <w:sz w:val="21"/>
          <w:szCs w:val="21"/>
          <w:lang w:val="en-US" w:eastAsia="zh-CN"/>
        </w:rPr>
        <w:t>)/0.1+1] channel raster entries</w:t>
      </w:r>
      <w:bookmarkEnd w:id="20"/>
      <w:bookmarkEnd w:id="21"/>
      <w:r>
        <w:rPr>
          <w:rFonts w:eastAsia="宋体" w:hint="eastAsia"/>
          <w:sz w:val="21"/>
          <w:szCs w:val="21"/>
          <w:lang w:val="en-US" w:eastAsia="zh-CN"/>
        </w:rPr>
        <w:t xml:space="preserve"> for each band. </w:t>
      </w:r>
    </w:p>
    <w:p w:rsidR="00257FE5" w:rsidRDefault="00F42D5D" w:rsidP="008C43AF">
      <w:pPr>
        <w:rPr>
          <w:rFonts w:eastAsia="宋体"/>
          <w:sz w:val="21"/>
          <w:szCs w:val="21"/>
          <w:lang w:val="en-US"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 xml:space="preserve">However, </w:t>
      </w:r>
      <w:r>
        <w:rPr>
          <w:rFonts w:eastAsia="宋体" w:hint="eastAsia"/>
          <w:sz w:val="21"/>
          <w:szCs w:val="21"/>
          <w:lang w:val="en-US" w:eastAsia="zh-CN"/>
        </w:rPr>
        <w:t>n</w:t>
      </w:r>
      <w:r w:rsidRPr="005932B3">
        <w:rPr>
          <w:rFonts w:eastAsia="宋体"/>
          <w:sz w:val="21"/>
          <w:szCs w:val="21"/>
          <w:lang w:val="en-US" w:eastAsia="zh-CN"/>
        </w:rPr>
        <w:t>o</w:t>
      </w:r>
      <w:r>
        <w:rPr>
          <w:rFonts w:eastAsia="宋体"/>
          <w:sz w:val="21"/>
          <w:szCs w:val="21"/>
          <w:lang w:val="en-US" w:eastAsia="zh-CN"/>
        </w:rPr>
        <w:t>t all the numbers in the raster</w:t>
      </w:r>
      <w:r w:rsidRPr="005932B3"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entries defined in the E-UTRA channel number </w:t>
      </w:r>
      <w:r>
        <w:rPr>
          <w:rFonts w:eastAsia="宋体"/>
          <w:sz w:val="21"/>
          <w:szCs w:val="21"/>
          <w:lang w:val="en-US" w:eastAsia="zh-CN"/>
        </w:rPr>
        <w:t>are valid numbers</w:t>
      </w:r>
      <w:r>
        <w:rPr>
          <w:rFonts w:eastAsia="宋体" w:hint="eastAsia"/>
          <w:sz w:val="21"/>
          <w:szCs w:val="21"/>
          <w:lang w:val="en-US" w:eastAsia="zh-CN"/>
        </w:rPr>
        <w:t xml:space="preserve"> since </w:t>
      </w:r>
      <w:r w:rsidR="0038267F">
        <w:rPr>
          <w:rFonts w:eastAsia="宋体" w:hint="eastAsia"/>
          <w:sz w:val="21"/>
          <w:szCs w:val="21"/>
          <w:lang w:val="en-US" w:eastAsia="zh-CN"/>
        </w:rPr>
        <w:t>i</w:t>
      </w:r>
      <w:r w:rsidR="008A5777">
        <w:rPr>
          <w:rFonts w:eastAsia="宋体" w:hint="eastAsia"/>
          <w:sz w:val="21"/>
          <w:szCs w:val="21"/>
          <w:lang w:val="en-US" w:eastAsia="zh-CN"/>
        </w:rPr>
        <w:t xml:space="preserve">t is impossible that the carrier </w:t>
      </w:r>
      <w:r w:rsidR="008A5777">
        <w:rPr>
          <w:rFonts w:eastAsia="宋体"/>
          <w:sz w:val="21"/>
          <w:szCs w:val="21"/>
          <w:lang w:val="en-US" w:eastAsia="zh-CN"/>
        </w:rPr>
        <w:t>centre frequenc</w:t>
      </w:r>
      <w:r w:rsidR="008A5777">
        <w:rPr>
          <w:rFonts w:eastAsia="宋体" w:hint="eastAsia"/>
          <w:sz w:val="21"/>
          <w:szCs w:val="21"/>
          <w:lang w:val="en-US" w:eastAsia="zh-CN"/>
        </w:rPr>
        <w:t xml:space="preserve">ies is </w:t>
      </w:r>
      <w:r w:rsidR="001C200C">
        <w:rPr>
          <w:rFonts w:eastAsia="宋体"/>
          <w:sz w:val="21"/>
          <w:szCs w:val="21"/>
          <w:lang w:val="en-US" w:eastAsia="zh-CN"/>
        </w:rPr>
        <w:t>assigned</w:t>
      </w:r>
      <w:r w:rsidR="001C200C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1C200C">
        <w:rPr>
          <w:rFonts w:eastAsia="宋体"/>
          <w:sz w:val="21"/>
          <w:szCs w:val="21"/>
          <w:lang w:val="en-US" w:eastAsia="zh-CN"/>
        </w:rPr>
        <w:t>at</w:t>
      </w:r>
      <w:r w:rsidR="001C200C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8A5777">
        <w:rPr>
          <w:rFonts w:eastAsia="宋体" w:hint="eastAsia"/>
          <w:sz w:val="21"/>
          <w:szCs w:val="21"/>
          <w:lang w:val="en-US" w:eastAsia="zh-CN"/>
        </w:rPr>
        <w:t>the band edge</w:t>
      </w:r>
      <w:r w:rsidR="0038267F">
        <w:rPr>
          <w:rFonts w:eastAsia="宋体" w:hint="eastAsia"/>
          <w:sz w:val="21"/>
          <w:szCs w:val="21"/>
          <w:lang w:val="en-US" w:eastAsia="zh-CN"/>
        </w:rPr>
        <w:t xml:space="preserve">. For example </w:t>
      </w:r>
      <w:r w:rsidR="008A5777">
        <w:rPr>
          <w:rFonts w:eastAsia="宋体" w:hint="eastAsia"/>
          <w:sz w:val="21"/>
          <w:szCs w:val="21"/>
          <w:lang w:val="en-US" w:eastAsia="zh-CN"/>
        </w:rPr>
        <w:t>the</w:t>
      </w:r>
      <w:r w:rsidR="000374FE">
        <w:rPr>
          <w:rFonts w:eastAsia="宋体" w:hint="eastAsia"/>
          <w:sz w:val="21"/>
          <w:szCs w:val="21"/>
          <w:lang w:val="en-US" w:eastAsia="zh-CN"/>
        </w:rPr>
        <w:t xml:space="preserve"> offset from the</w:t>
      </w:r>
      <w:r w:rsidR="008A5777">
        <w:rPr>
          <w:rFonts w:eastAsia="宋体" w:hint="eastAsia"/>
          <w:sz w:val="21"/>
          <w:szCs w:val="21"/>
          <w:lang w:val="en-US" w:eastAsia="zh-CN"/>
        </w:rPr>
        <w:t xml:space="preserve"> carrier </w:t>
      </w:r>
      <w:r w:rsidR="008A5777">
        <w:rPr>
          <w:rFonts w:eastAsia="宋体"/>
          <w:sz w:val="21"/>
          <w:szCs w:val="21"/>
          <w:lang w:val="en-US" w:eastAsia="zh-CN"/>
        </w:rPr>
        <w:t>centre frequenc</w:t>
      </w:r>
      <w:r w:rsidR="000D3069">
        <w:rPr>
          <w:rFonts w:eastAsia="宋体" w:hint="eastAsia"/>
          <w:sz w:val="21"/>
          <w:szCs w:val="21"/>
          <w:lang w:val="en-US" w:eastAsia="zh-CN"/>
        </w:rPr>
        <w:t>y</w:t>
      </w:r>
      <w:r w:rsidR="008A5777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38267F">
        <w:rPr>
          <w:rFonts w:eastAsia="宋体" w:hint="eastAsia"/>
          <w:sz w:val="21"/>
          <w:szCs w:val="21"/>
          <w:lang w:val="en-US" w:eastAsia="zh-CN"/>
        </w:rPr>
        <w:t xml:space="preserve">of 20MHz carriers </w:t>
      </w:r>
      <w:r w:rsidR="000374FE">
        <w:rPr>
          <w:rFonts w:eastAsia="宋体" w:hint="eastAsia"/>
          <w:sz w:val="21"/>
          <w:szCs w:val="21"/>
          <w:lang w:val="en-US" w:eastAsia="zh-CN"/>
        </w:rPr>
        <w:t>to</w:t>
      </w:r>
      <w:r w:rsidR="008A5777">
        <w:rPr>
          <w:rFonts w:eastAsia="宋体" w:hint="eastAsia"/>
          <w:sz w:val="21"/>
          <w:szCs w:val="21"/>
          <w:lang w:val="en-US" w:eastAsia="zh-CN"/>
        </w:rPr>
        <w:t xml:space="preserve"> the band edge is at least </w:t>
      </w:r>
      <w:r w:rsidR="0038267F">
        <w:rPr>
          <w:rFonts w:eastAsia="宋体" w:hint="eastAsia"/>
          <w:sz w:val="21"/>
          <w:szCs w:val="21"/>
          <w:lang w:val="en-US" w:eastAsia="zh-CN"/>
        </w:rPr>
        <w:t>10</w:t>
      </w:r>
      <w:r w:rsidR="008A5777">
        <w:rPr>
          <w:rFonts w:eastAsia="宋体" w:hint="eastAsia"/>
          <w:sz w:val="21"/>
          <w:szCs w:val="21"/>
          <w:lang w:val="en-US" w:eastAsia="zh-CN"/>
        </w:rPr>
        <w:t>MHz</w:t>
      </w:r>
      <w:r w:rsidR="00243B50">
        <w:rPr>
          <w:rFonts w:eastAsia="宋体" w:hint="eastAsia"/>
          <w:sz w:val="21"/>
          <w:szCs w:val="21"/>
          <w:lang w:val="en-US" w:eastAsia="zh-CN"/>
        </w:rPr>
        <w:t xml:space="preserve">, illustrated in </w:t>
      </w:r>
      <w:r w:rsidR="005602DD">
        <w:rPr>
          <w:rFonts w:eastAsia="宋体"/>
          <w:sz w:val="21"/>
          <w:szCs w:val="21"/>
          <w:lang w:val="en-US" w:eastAsia="zh-CN"/>
        </w:rPr>
        <w:t>Fig.</w:t>
      </w:r>
      <w:r w:rsidR="005602DD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243B50">
        <w:rPr>
          <w:rFonts w:eastAsia="宋体" w:hint="eastAsia"/>
          <w:sz w:val="21"/>
          <w:szCs w:val="21"/>
          <w:lang w:val="en-US" w:eastAsia="zh-CN"/>
        </w:rPr>
        <w:t>1.</w:t>
      </w:r>
    </w:p>
    <w:p w:rsidR="00CC45D4" w:rsidRDefault="00894B66" w:rsidP="00CC45D4">
      <w:pPr>
        <w:jc w:val="center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noProof/>
          <w:sz w:val="21"/>
          <w:szCs w:val="21"/>
          <w:lang w:val="en-US" w:eastAsia="zh-CN"/>
        </w:rPr>
        <w:drawing>
          <wp:inline distT="0" distB="0" distL="0" distR="0">
            <wp:extent cx="4638675" cy="1666875"/>
            <wp:effectExtent l="19050" t="0" r="9525" b="0"/>
            <wp:docPr id="8" name="图片 7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4F9" w:rsidRDefault="007C07F7" w:rsidP="00E904F9">
      <w:pPr>
        <w:jc w:val="center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Figure 1. </w:t>
      </w:r>
      <w:r w:rsidR="0074017B">
        <w:rPr>
          <w:rFonts w:eastAsia="宋体" w:hint="eastAsia"/>
          <w:sz w:val="21"/>
          <w:szCs w:val="21"/>
          <w:lang w:val="en-US" w:eastAsia="zh-CN"/>
        </w:rPr>
        <w:t>100kHz c</w:t>
      </w:r>
      <w:r>
        <w:rPr>
          <w:rFonts w:eastAsia="宋体" w:hint="eastAsia"/>
          <w:sz w:val="21"/>
          <w:szCs w:val="21"/>
          <w:lang w:val="en-US" w:eastAsia="zh-CN"/>
        </w:rPr>
        <w:t>hannel raster entries in a specific band</w:t>
      </w:r>
    </w:p>
    <w:p w:rsidR="00D80948" w:rsidRDefault="00E77FE1" w:rsidP="00D80948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For NR with the channel raster of 100kHz, same principle of LTE can be applied, t</w:t>
      </w:r>
      <w:r w:rsidR="00D80948">
        <w:rPr>
          <w:rFonts w:eastAsia="宋体" w:hint="eastAsia"/>
          <w:sz w:val="21"/>
          <w:szCs w:val="21"/>
          <w:lang w:val="en-US" w:eastAsia="zh-CN"/>
        </w:rPr>
        <w:t xml:space="preserve">his is </w:t>
      </w:r>
      <w:r>
        <w:rPr>
          <w:rFonts w:eastAsia="宋体" w:hint="eastAsia"/>
          <w:sz w:val="21"/>
          <w:szCs w:val="21"/>
          <w:lang w:val="en-US" w:eastAsia="zh-CN"/>
        </w:rPr>
        <w:t xml:space="preserve">also </w:t>
      </w:r>
      <w:r w:rsidR="00D80948">
        <w:rPr>
          <w:rFonts w:eastAsia="宋体" w:hint="eastAsia"/>
          <w:sz w:val="21"/>
          <w:szCs w:val="21"/>
          <w:lang w:val="en-US" w:eastAsia="zh-CN"/>
        </w:rPr>
        <w:t xml:space="preserve">aligned with the equation given in the WF: </w:t>
      </w:r>
      <w:r w:rsidR="00D80948" w:rsidRPr="00E0022F">
        <w:rPr>
          <w:rFonts w:eastAsia="宋体"/>
          <w:sz w:val="21"/>
          <w:szCs w:val="21"/>
          <w:lang w:val="en-US" w:eastAsia="zh-CN"/>
        </w:rPr>
        <w:t>Lower band edge(MHz)+ N*0.1MHz</w:t>
      </w:r>
      <w:r w:rsidR="00D80948">
        <w:rPr>
          <w:rFonts w:eastAsia="宋体" w:hint="eastAsia"/>
          <w:sz w:val="21"/>
          <w:szCs w:val="21"/>
          <w:lang w:val="en-US" w:eastAsia="zh-CN"/>
        </w:rPr>
        <w:t xml:space="preserve">. </w:t>
      </w:r>
      <w:r w:rsidR="00463604">
        <w:rPr>
          <w:rFonts w:eastAsia="宋体" w:hint="eastAsia"/>
          <w:sz w:val="21"/>
          <w:szCs w:val="21"/>
          <w:lang w:val="en-US" w:eastAsia="zh-CN"/>
        </w:rPr>
        <w:t>Thus it is proposed:</w:t>
      </w:r>
    </w:p>
    <w:p w:rsidR="00463604" w:rsidRPr="00E56B0E" w:rsidRDefault="00463604" w:rsidP="00463604">
      <w:pPr>
        <w:spacing w:before="120" w:after="120"/>
        <w:jc w:val="both"/>
        <w:rPr>
          <w:rFonts w:eastAsia="宋体"/>
          <w:b/>
          <w:sz w:val="21"/>
          <w:szCs w:val="21"/>
          <w:lang w:val="en-US"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1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.  </w:t>
      </w:r>
      <w:r w:rsidR="006579C0" w:rsidRPr="00E56B0E">
        <w:rPr>
          <w:rFonts w:eastAsia="宋体"/>
          <w:b/>
          <w:sz w:val="21"/>
          <w:szCs w:val="21"/>
          <w:lang w:val="en-US" w:eastAsia="zh-CN"/>
        </w:rPr>
        <w:t>T</w:t>
      </w:r>
      <w:r w:rsidR="006579C0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he channel raster </w:t>
      </w:r>
      <w:r w:rsidR="006579C0">
        <w:rPr>
          <w:rFonts w:eastAsia="宋体" w:hint="eastAsia"/>
          <w:b/>
          <w:sz w:val="21"/>
          <w:szCs w:val="21"/>
          <w:lang w:val="en-US" w:eastAsia="zh-CN"/>
        </w:rPr>
        <w:t xml:space="preserve">points number for each band 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(i.e. </w:t>
      </w:r>
      <w:r w:rsidR="00236D3A">
        <w:rPr>
          <w:rFonts w:eastAsia="宋体" w:hint="eastAsia"/>
          <w:b/>
          <w:sz w:val="21"/>
          <w:szCs w:val="21"/>
          <w:lang w:val="en-US" w:eastAsia="zh-CN"/>
        </w:rPr>
        <w:t>NARFCN</w:t>
      </w:r>
      <w:r>
        <w:rPr>
          <w:rFonts w:eastAsia="宋体" w:hint="eastAsia"/>
          <w:b/>
          <w:sz w:val="21"/>
          <w:szCs w:val="21"/>
          <w:lang w:val="en-US" w:eastAsia="zh-CN"/>
        </w:rPr>
        <w:t>)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are proposed:</w:t>
      </w:r>
    </w:p>
    <w:p w:rsidR="00463604" w:rsidRPr="00E56B0E" w:rsidRDefault="00463604" w:rsidP="00463604">
      <w:pPr>
        <w:spacing w:before="120" w:after="120"/>
        <w:ind w:firstLineChars="350" w:firstLine="738"/>
        <w:jc w:val="both"/>
        <w:rPr>
          <w:rFonts w:eastAsiaTheme="minorEastAsia"/>
          <w:b/>
          <w:sz w:val="21"/>
          <w:szCs w:val="21"/>
          <w:lang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t>-  F</w:t>
      </w:r>
      <w:r w:rsidRPr="00E56B0E">
        <w:rPr>
          <w:rFonts w:eastAsia="宋体"/>
          <w:b/>
          <w:sz w:val="21"/>
          <w:szCs w:val="21"/>
          <w:lang w:val="en-US" w:eastAsia="zh-CN"/>
        </w:rPr>
        <w:t>o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r 100kHz channel raster, </w:t>
      </w:r>
      <w:r w:rsidRPr="00E56B0E">
        <w:rPr>
          <w:b/>
          <w:sz w:val="21"/>
          <w:szCs w:val="21"/>
        </w:rPr>
        <w:t>F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= F</w:t>
      </w:r>
      <w:r w:rsidRPr="00E56B0E">
        <w:rPr>
          <w:b/>
          <w:sz w:val="21"/>
          <w:szCs w:val="21"/>
          <w:vertAlign w:val="subscript"/>
        </w:rPr>
        <w:t>DL_low</w:t>
      </w:r>
      <w:r w:rsidRPr="00E56B0E">
        <w:rPr>
          <w:b/>
          <w:sz w:val="21"/>
          <w:szCs w:val="21"/>
        </w:rPr>
        <w:t xml:space="preserve"> + 0.1(N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– N</w:t>
      </w:r>
      <w:r w:rsidRPr="00E56B0E">
        <w:rPr>
          <w:b/>
          <w:sz w:val="21"/>
          <w:szCs w:val="21"/>
          <w:vertAlign w:val="subscript"/>
        </w:rPr>
        <w:t>Offs-DL</w:t>
      </w:r>
      <w:r w:rsidRPr="00E56B0E">
        <w:rPr>
          <w:b/>
          <w:sz w:val="21"/>
          <w:szCs w:val="21"/>
        </w:rPr>
        <w:t>)</w:t>
      </w:r>
    </w:p>
    <w:p w:rsidR="00463604" w:rsidRPr="00CB7A2B" w:rsidRDefault="00CB7A2B" w:rsidP="00D80948">
      <w:pPr>
        <w:rPr>
          <w:rFonts w:eastAsiaTheme="minorEastAsia"/>
          <w:sz w:val="21"/>
          <w:szCs w:val="21"/>
          <w:lang w:eastAsia="zh-CN"/>
        </w:rPr>
      </w:pPr>
      <w:r w:rsidRPr="00CB7A2B">
        <w:rPr>
          <w:rFonts w:eastAsia="宋体" w:hint="eastAsia"/>
          <w:sz w:val="21"/>
          <w:szCs w:val="21"/>
          <w:lang w:eastAsia="zh-CN"/>
        </w:rPr>
        <w:t xml:space="preserve">where the </w:t>
      </w:r>
      <w:r w:rsidRPr="00CB7A2B">
        <w:rPr>
          <w:sz w:val="21"/>
          <w:szCs w:val="21"/>
        </w:rPr>
        <w:t>N</w:t>
      </w:r>
      <w:r w:rsidRPr="00CB7A2B">
        <w:rPr>
          <w:sz w:val="21"/>
          <w:szCs w:val="21"/>
          <w:vertAlign w:val="subscript"/>
        </w:rPr>
        <w:t>DL</w:t>
      </w:r>
      <w:r w:rsidRPr="00CB7A2B">
        <w:rPr>
          <w:sz w:val="21"/>
          <w:szCs w:val="21"/>
        </w:rPr>
        <w:t xml:space="preserve"> </w:t>
      </w:r>
      <w:r w:rsidRPr="00CB7A2B">
        <w:rPr>
          <w:rFonts w:eastAsiaTheme="minorEastAsia" w:hint="eastAsia"/>
          <w:sz w:val="21"/>
          <w:szCs w:val="21"/>
          <w:lang w:eastAsia="zh-CN"/>
        </w:rPr>
        <w:t xml:space="preserve">and </w:t>
      </w:r>
      <w:r w:rsidRPr="00CB7A2B">
        <w:rPr>
          <w:sz w:val="21"/>
          <w:szCs w:val="21"/>
        </w:rPr>
        <w:t xml:space="preserve"> N</w:t>
      </w:r>
      <w:r w:rsidRPr="00CB7A2B">
        <w:rPr>
          <w:sz w:val="21"/>
          <w:szCs w:val="21"/>
          <w:vertAlign w:val="subscript"/>
        </w:rPr>
        <w:t>Offs-DL</w:t>
      </w:r>
      <w:r w:rsidRPr="00CB7A2B">
        <w:rPr>
          <w:rFonts w:eastAsiaTheme="minorEastAsia" w:hint="eastAsia"/>
          <w:sz w:val="21"/>
          <w:szCs w:val="21"/>
          <w:lang w:eastAsia="zh-CN"/>
        </w:rPr>
        <w:t xml:space="preserve"> values </w:t>
      </w:r>
      <w:r w:rsidR="001861D3">
        <w:rPr>
          <w:rFonts w:eastAsiaTheme="minorEastAsia" w:hint="eastAsia"/>
          <w:sz w:val="21"/>
          <w:szCs w:val="21"/>
          <w:lang w:eastAsia="zh-CN"/>
        </w:rPr>
        <w:t xml:space="preserve">for NR </w:t>
      </w:r>
      <w:r w:rsidRPr="00CB7A2B">
        <w:rPr>
          <w:rFonts w:eastAsiaTheme="minorEastAsia" w:hint="eastAsia"/>
          <w:sz w:val="21"/>
          <w:szCs w:val="21"/>
          <w:lang w:eastAsia="zh-CN"/>
        </w:rPr>
        <w:t>are FFS.</w:t>
      </w:r>
    </w:p>
    <w:p w:rsidR="005F6AB9" w:rsidRPr="007B2C5B" w:rsidRDefault="005F6AB9" w:rsidP="005F6AB9">
      <w:pPr>
        <w:rPr>
          <w:rFonts w:eastAsia="宋体"/>
          <w:b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>2.2 SCS based channel raster</w:t>
      </w:r>
    </w:p>
    <w:p w:rsidR="005037C6" w:rsidRDefault="000B78F9" w:rsidP="005037C6">
      <w:pPr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There are two options for numbering of the SCS based channel raster entries. </w:t>
      </w:r>
      <w:r w:rsidR="007C0F68">
        <w:rPr>
          <w:rFonts w:eastAsia="宋体" w:hint="eastAsia"/>
          <w:sz w:val="21"/>
          <w:szCs w:val="21"/>
          <w:lang w:val="en-US" w:eastAsia="zh-CN"/>
        </w:rPr>
        <w:t xml:space="preserve">Similar to the E-UTRA, the channel raster are indexed from 0kHz and </w:t>
      </w:r>
      <w:r w:rsidR="007C0F68">
        <w:rPr>
          <w:rFonts w:eastAsia="宋体" w:hint="eastAsia"/>
          <w:sz w:val="21"/>
          <w:szCs w:val="21"/>
          <w:lang w:eastAsia="zh-CN"/>
        </w:rPr>
        <w:t xml:space="preserve">in order </w:t>
      </w:r>
      <w:r w:rsidR="007C0F68" w:rsidRPr="00DA6285">
        <w:rPr>
          <w:rFonts w:eastAsia="宋体"/>
          <w:sz w:val="21"/>
          <w:szCs w:val="21"/>
          <w:lang w:eastAsia="zh-CN"/>
        </w:rPr>
        <w:t xml:space="preserve">to reduce </w:t>
      </w:r>
      <w:r w:rsidR="007C0F68">
        <w:rPr>
          <w:rFonts w:eastAsia="宋体" w:hint="eastAsia"/>
          <w:sz w:val="21"/>
          <w:szCs w:val="21"/>
          <w:lang w:eastAsia="zh-CN"/>
        </w:rPr>
        <w:t xml:space="preserve">UE </w:t>
      </w:r>
      <w:r w:rsidR="007C0F68">
        <w:rPr>
          <w:rFonts w:eastAsia="宋体"/>
          <w:sz w:val="21"/>
          <w:szCs w:val="21"/>
          <w:lang w:eastAsia="zh-CN"/>
        </w:rPr>
        <w:t>search times</w:t>
      </w:r>
      <w:r w:rsidR="007C0F68">
        <w:rPr>
          <w:rFonts w:eastAsia="宋体" w:hint="eastAsia"/>
          <w:sz w:val="21"/>
          <w:szCs w:val="21"/>
          <w:lang w:eastAsia="zh-CN"/>
        </w:rPr>
        <w:t>, the channel number of channel raster points for UE searching are limited at the band edges.</w:t>
      </w:r>
    </w:p>
    <w:p w:rsidR="004312EE" w:rsidRPr="00B935B9" w:rsidRDefault="00A629E2" w:rsidP="005037C6">
      <w:pPr>
        <w:rPr>
          <w:rFonts w:eastAsiaTheme="minorEastAsia"/>
          <w:sz w:val="21"/>
          <w:szCs w:val="21"/>
          <w:lang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2. The </w:t>
      </w:r>
      <w:r w:rsidRPr="00A629E2">
        <w:rPr>
          <w:rFonts w:eastAsia="宋体"/>
          <w:b/>
          <w:sz w:val="21"/>
          <w:szCs w:val="21"/>
          <w:lang w:val="en-US" w:eastAsia="zh-CN"/>
        </w:rPr>
        <w:t>numbering of the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SCS based</w:t>
      </w:r>
      <w:r w:rsidRPr="00A629E2">
        <w:rPr>
          <w:rFonts w:eastAsia="宋体"/>
          <w:b/>
          <w:sz w:val="21"/>
          <w:szCs w:val="21"/>
          <w:lang w:val="en-US" w:eastAsia="zh-CN"/>
        </w:rPr>
        <w:t xml:space="preserve"> raster entries</w:t>
      </w:r>
      <w:r w:rsidR="005037C6" w:rsidRPr="005037C6">
        <w:rPr>
          <w:rFonts w:eastAsia="宋体"/>
          <w:b/>
          <w:sz w:val="21"/>
          <w:szCs w:val="21"/>
          <w:lang w:val="en-US" w:eastAsia="zh-CN"/>
        </w:rPr>
        <w:t xml:space="preserve"> are indexed from 0kHz</w:t>
      </w:r>
    </w:p>
    <w:p w:rsidR="005037C6" w:rsidRDefault="005037C6" w:rsidP="00B935B9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F</w:t>
      </w:r>
      <w:r w:rsidR="00B935B9" w:rsidRPr="00B935B9">
        <w:rPr>
          <w:rFonts w:eastAsia="宋体" w:hint="eastAsia"/>
          <w:sz w:val="21"/>
          <w:szCs w:val="21"/>
          <w:lang w:val="en-US" w:eastAsia="zh-CN"/>
        </w:rPr>
        <w:t>or SCS based channel raster, since the F</w:t>
      </w:r>
      <w:r w:rsidR="00B935B9" w:rsidRPr="00B935B9">
        <w:rPr>
          <w:rFonts w:eastAsia="宋体" w:hint="eastAsia"/>
          <w:sz w:val="21"/>
          <w:szCs w:val="21"/>
          <w:vertAlign w:val="subscript"/>
          <w:lang w:val="en-US" w:eastAsia="zh-CN"/>
        </w:rPr>
        <w:t>DL_</w:t>
      </w:r>
      <w:r w:rsidR="00E1698D">
        <w:rPr>
          <w:rFonts w:eastAsia="宋体" w:hint="eastAsia"/>
          <w:sz w:val="21"/>
          <w:szCs w:val="21"/>
          <w:vertAlign w:val="subscript"/>
          <w:lang w:val="en-US" w:eastAsia="zh-CN"/>
        </w:rPr>
        <w:t>low</w:t>
      </w:r>
      <w:r w:rsidR="00E1698D" w:rsidRPr="00B935B9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B935B9" w:rsidRPr="00B935B9">
        <w:rPr>
          <w:rFonts w:eastAsia="宋体" w:hint="eastAsia"/>
          <w:sz w:val="21"/>
          <w:szCs w:val="21"/>
          <w:lang w:val="en-US" w:eastAsia="zh-CN"/>
        </w:rPr>
        <w:t>may not alway</w:t>
      </w:r>
      <w:r>
        <w:rPr>
          <w:rFonts w:eastAsia="宋体" w:hint="eastAsia"/>
          <w:sz w:val="21"/>
          <w:szCs w:val="21"/>
          <w:lang w:val="en-US" w:eastAsia="zh-CN"/>
        </w:rPr>
        <w:t xml:space="preserve">s multiple of SCS for NR bands, there may exist offset between the band </w:t>
      </w:r>
      <w:r w:rsidR="006C4A8F">
        <w:rPr>
          <w:rFonts w:eastAsia="宋体" w:hint="eastAsia"/>
          <w:sz w:val="21"/>
          <w:szCs w:val="21"/>
          <w:lang w:val="en-US" w:eastAsia="zh-CN"/>
        </w:rPr>
        <w:t xml:space="preserve">low </w:t>
      </w:r>
      <w:r>
        <w:rPr>
          <w:rFonts w:eastAsia="宋体" w:hint="eastAsia"/>
          <w:sz w:val="21"/>
          <w:szCs w:val="21"/>
          <w:lang w:val="en-US" w:eastAsia="zh-CN"/>
        </w:rPr>
        <w:t xml:space="preserve">edge and the first channel raster entry, illustrated in </w:t>
      </w:r>
      <w:r w:rsidR="00535B2B">
        <w:rPr>
          <w:rFonts w:eastAsia="宋体"/>
          <w:sz w:val="21"/>
          <w:szCs w:val="21"/>
          <w:lang w:val="en-US" w:eastAsia="zh-CN"/>
        </w:rPr>
        <w:t>Fig.</w:t>
      </w:r>
      <w:r w:rsidR="00535B2B"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2.</w:t>
      </w:r>
    </w:p>
    <w:p w:rsidR="00877B18" w:rsidRDefault="003A2E2C" w:rsidP="00B935B9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noProof/>
          <w:sz w:val="21"/>
          <w:szCs w:val="21"/>
          <w:lang w:val="en-US" w:eastAsia="zh-CN"/>
        </w:rPr>
        <w:drawing>
          <wp:inline distT="0" distB="0" distL="0" distR="0">
            <wp:extent cx="6086475" cy="1371600"/>
            <wp:effectExtent l="19050" t="0" r="9525" b="0"/>
            <wp:docPr id="11" name="图片 10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7C6" w:rsidRDefault="005037C6" w:rsidP="005037C6">
      <w:pPr>
        <w:jc w:val="center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Figure 2. </w:t>
      </w:r>
      <w:r w:rsidR="003F7000">
        <w:rPr>
          <w:rFonts w:eastAsia="宋体" w:hint="eastAsia"/>
          <w:sz w:val="21"/>
          <w:szCs w:val="21"/>
          <w:lang w:val="en-US" w:eastAsia="zh-CN"/>
        </w:rPr>
        <w:t>SCS based</w:t>
      </w:r>
      <w:r>
        <w:rPr>
          <w:rFonts w:eastAsia="宋体" w:hint="eastAsia"/>
          <w:sz w:val="21"/>
          <w:szCs w:val="21"/>
          <w:lang w:val="en-US" w:eastAsia="zh-CN"/>
        </w:rPr>
        <w:t xml:space="preserve"> channel raster entries in a specific band</w:t>
      </w:r>
    </w:p>
    <w:p w:rsidR="009141D6" w:rsidRPr="009141D6" w:rsidRDefault="00BC32E3" w:rsidP="009141D6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The offset can be got with the </w:t>
      </w:r>
      <w:r w:rsidR="0069183D">
        <w:rPr>
          <w:rFonts w:eastAsiaTheme="minorEastAsia" w:hint="eastAsia"/>
          <w:sz w:val="21"/>
          <w:szCs w:val="21"/>
          <w:lang w:val="en-US" w:eastAsia="zh-CN"/>
        </w:rPr>
        <w:t>formulas</w:t>
      </w:r>
      <w:r w:rsidR="007547E6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9141D6">
        <w:rPr>
          <w:rFonts w:eastAsia="宋体" w:hint="eastAsia"/>
          <w:sz w:val="21"/>
          <w:szCs w:val="21"/>
          <w:lang w:val="en-US" w:eastAsia="zh-CN"/>
        </w:rPr>
        <w:t>of ceil(F</w:t>
      </w:r>
      <w:r w:rsidR="009141D6" w:rsidRPr="009141D6">
        <w:rPr>
          <w:rFonts w:eastAsia="宋体" w:hint="eastAsia"/>
          <w:sz w:val="21"/>
          <w:szCs w:val="21"/>
          <w:vertAlign w:val="subscript"/>
          <w:lang w:val="en-US" w:eastAsia="zh-CN"/>
        </w:rPr>
        <w:t>DL_low</w:t>
      </w:r>
      <w:r w:rsidR="009141D6">
        <w:rPr>
          <w:rFonts w:eastAsia="宋体" w:hint="eastAsia"/>
          <w:sz w:val="21"/>
          <w:szCs w:val="21"/>
          <w:lang w:val="en-US" w:eastAsia="zh-CN"/>
        </w:rPr>
        <w:t xml:space="preserve"> /</w:t>
      </w:r>
      <w:r w:rsidR="009F5641">
        <w:rPr>
          <w:rFonts w:eastAsia="宋体" w:hint="eastAsia"/>
          <w:sz w:val="21"/>
          <w:szCs w:val="21"/>
          <w:lang w:val="en-US" w:eastAsia="zh-CN"/>
        </w:rPr>
        <w:t>Fcr</w:t>
      </w:r>
      <w:r w:rsidR="009141D6">
        <w:rPr>
          <w:rFonts w:eastAsia="宋体" w:hint="eastAsia"/>
          <w:sz w:val="21"/>
          <w:szCs w:val="21"/>
          <w:lang w:val="en-US" w:eastAsia="zh-CN"/>
        </w:rPr>
        <w:t>)</w:t>
      </w:r>
      <w:r w:rsidR="009F5641">
        <w:rPr>
          <w:rFonts w:eastAsia="宋体" w:hint="eastAsia"/>
          <w:sz w:val="21"/>
          <w:szCs w:val="21"/>
          <w:lang w:val="en-US" w:eastAsia="zh-CN"/>
        </w:rPr>
        <w:t>*Fcr</w:t>
      </w:r>
      <w:r w:rsidR="009141D6">
        <w:rPr>
          <w:rFonts w:eastAsia="宋体" w:hint="eastAsia"/>
          <w:sz w:val="21"/>
          <w:szCs w:val="21"/>
          <w:lang w:val="en-US" w:eastAsia="zh-CN"/>
        </w:rPr>
        <w:t>-</w:t>
      </w:r>
      <w:r w:rsidR="009141D6" w:rsidRPr="009141D6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9141D6">
        <w:rPr>
          <w:rFonts w:eastAsia="宋体" w:hint="eastAsia"/>
          <w:sz w:val="21"/>
          <w:szCs w:val="21"/>
          <w:lang w:val="en-US" w:eastAsia="zh-CN"/>
        </w:rPr>
        <w:t>F</w:t>
      </w:r>
      <w:r w:rsidR="009141D6" w:rsidRPr="009141D6">
        <w:rPr>
          <w:rFonts w:eastAsia="宋体" w:hint="eastAsia"/>
          <w:sz w:val="21"/>
          <w:szCs w:val="21"/>
          <w:vertAlign w:val="subscript"/>
          <w:lang w:val="en-US" w:eastAsia="zh-CN"/>
        </w:rPr>
        <w:t>DL_low</w:t>
      </w:r>
      <w:r w:rsidR="009141D6">
        <w:rPr>
          <w:rFonts w:eastAsia="宋体" w:hint="eastAsia"/>
          <w:sz w:val="21"/>
          <w:szCs w:val="21"/>
          <w:lang w:val="en-US" w:eastAsia="zh-CN"/>
        </w:rPr>
        <w:t xml:space="preserve"> and F</w:t>
      </w:r>
      <w:r w:rsidR="009141D6" w:rsidRPr="009141D6">
        <w:rPr>
          <w:rFonts w:eastAsia="宋体" w:hint="eastAsia"/>
          <w:sz w:val="21"/>
          <w:szCs w:val="21"/>
          <w:vertAlign w:val="subscript"/>
          <w:lang w:val="en-US" w:eastAsia="zh-CN"/>
        </w:rPr>
        <w:t>DL_</w:t>
      </w:r>
      <w:r w:rsidR="009141D6">
        <w:rPr>
          <w:rFonts w:eastAsia="宋体" w:hint="eastAsia"/>
          <w:sz w:val="21"/>
          <w:szCs w:val="21"/>
          <w:vertAlign w:val="subscript"/>
          <w:lang w:val="en-US" w:eastAsia="zh-CN"/>
        </w:rPr>
        <w:t>high</w:t>
      </w:r>
      <w:r w:rsidR="009141D6">
        <w:rPr>
          <w:rFonts w:eastAsia="宋体" w:hint="eastAsia"/>
          <w:sz w:val="21"/>
          <w:szCs w:val="21"/>
          <w:lang w:val="en-US" w:eastAsia="zh-CN"/>
        </w:rPr>
        <w:t xml:space="preserve"> - floor(F</w:t>
      </w:r>
      <w:r w:rsidR="009141D6" w:rsidRPr="009141D6">
        <w:rPr>
          <w:rFonts w:eastAsia="宋体" w:hint="eastAsia"/>
          <w:sz w:val="21"/>
          <w:szCs w:val="21"/>
          <w:vertAlign w:val="subscript"/>
          <w:lang w:val="en-US" w:eastAsia="zh-CN"/>
        </w:rPr>
        <w:t>DL_low</w:t>
      </w:r>
      <w:r w:rsidR="009141D6">
        <w:rPr>
          <w:rFonts w:eastAsia="宋体" w:hint="eastAsia"/>
          <w:sz w:val="21"/>
          <w:szCs w:val="21"/>
          <w:lang w:val="en-US" w:eastAsia="zh-CN"/>
        </w:rPr>
        <w:t xml:space="preserve"> /</w:t>
      </w:r>
      <w:r w:rsidR="009F5641">
        <w:rPr>
          <w:rFonts w:eastAsia="宋体" w:hint="eastAsia"/>
          <w:sz w:val="21"/>
          <w:szCs w:val="21"/>
          <w:lang w:val="en-US" w:eastAsia="zh-CN"/>
        </w:rPr>
        <w:t>Fcr</w:t>
      </w:r>
      <w:r w:rsidR="009141D6">
        <w:rPr>
          <w:rFonts w:eastAsia="宋体" w:hint="eastAsia"/>
          <w:sz w:val="21"/>
          <w:szCs w:val="21"/>
          <w:lang w:val="en-US" w:eastAsia="zh-CN"/>
        </w:rPr>
        <w:t>)</w:t>
      </w:r>
      <w:r w:rsidR="009F5641" w:rsidRPr="009F5641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9F5641">
        <w:rPr>
          <w:rFonts w:eastAsia="宋体" w:hint="eastAsia"/>
          <w:sz w:val="21"/>
          <w:szCs w:val="21"/>
          <w:lang w:val="en-US" w:eastAsia="zh-CN"/>
        </w:rPr>
        <w:t>*Fcr</w:t>
      </w:r>
      <w:r w:rsidR="006A3B66">
        <w:rPr>
          <w:rFonts w:eastAsia="宋体" w:hint="eastAsia"/>
          <w:sz w:val="21"/>
          <w:szCs w:val="21"/>
          <w:lang w:val="en-US" w:eastAsia="zh-CN"/>
        </w:rPr>
        <w:t>, where Fcr is the channel raster</w:t>
      </w:r>
      <w:r w:rsidR="009141D6">
        <w:rPr>
          <w:rFonts w:eastAsia="宋体" w:hint="eastAsia"/>
          <w:sz w:val="21"/>
          <w:szCs w:val="21"/>
          <w:lang w:val="en-US" w:eastAsia="zh-CN"/>
        </w:rPr>
        <w:t>.</w:t>
      </w:r>
    </w:p>
    <w:p w:rsidR="00B935B9" w:rsidRPr="008C0A05" w:rsidRDefault="004A083A" w:rsidP="00B935B9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lastRenderedPageBreak/>
        <w:t>For example, for</w:t>
      </w:r>
      <w:r w:rsidR="00B935B9" w:rsidRPr="00B935B9">
        <w:rPr>
          <w:rFonts w:eastAsia="宋体" w:hint="eastAsia"/>
          <w:sz w:val="21"/>
          <w:szCs w:val="21"/>
          <w:lang w:val="en-US" w:eastAsia="zh-CN"/>
        </w:rPr>
        <w:t xml:space="preserve"> n79 where </w:t>
      </w:r>
      <w:r w:rsidR="00B935B9" w:rsidRPr="00B935B9">
        <w:rPr>
          <w:sz w:val="21"/>
          <w:szCs w:val="21"/>
        </w:rPr>
        <w:t>F</w:t>
      </w:r>
      <w:r w:rsidR="00B935B9" w:rsidRPr="00B935B9">
        <w:rPr>
          <w:sz w:val="21"/>
          <w:szCs w:val="21"/>
          <w:vertAlign w:val="subscript"/>
        </w:rPr>
        <w:t>DL_low</w:t>
      </w:r>
      <w:r w:rsidR="00B935B9" w:rsidRPr="00B935B9">
        <w:rPr>
          <w:rFonts w:eastAsiaTheme="minorEastAsia" w:hint="eastAsia"/>
          <w:sz w:val="21"/>
          <w:szCs w:val="21"/>
          <w:lang w:eastAsia="zh-CN"/>
        </w:rPr>
        <w:t xml:space="preserve">=4400MHz, the carrier frequency </w:t>
      </w:r>
      <w:r w:rsidR="00B935B9" w:rsidRPr="00B935B9">
        <w:rPr>
          <w:rFonts w:eastAsia="宋体" w:hint="eastAsia"/>
          <w:sz w:val="21"/>
          <w:szCs w:val="21"/>
          <w:lang w:val="en-US" w:eastAsia="zh-CN"/>
        </w:rPr>
        <w:t xml:space="preserve">multiple of the SCS of 15kHz is </w:t>
      </w:r>
      <w:r w:rsidR="003F7000">
        <w:rPr>
          <w:rFonts w:eastAsia="宋体" w:hint="eastAsia"/>
          <w:sz w:val="21"/>
          <w:szCs w:val="21"/>
          <w:lang w:val="en-US" w:eastAsia="zh-CN"/>
        </w:rPr>
        <w:t xml:space="preserve">4400.01MHz, </w:t>
      </w:r>
      <w:r w:rsidR="008C0A05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266F55">
        <w:rPr>
          <w:rFonts w:eastAsia="宋体"/>
          <w:sz w:val="21"/>
          <w:szCs w:val="21"/>
          <w:lang w:val="en-US" w:eastAsia="zh-CN"/>
        </w:rPr>
        <w:t>therefore</w:t>
      </w:r>
      <w:r w:rsidR="00266F55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3F7000">
        <w:rPr>
          <w:rFonts w:eastAsia="宋体" w:hint="eastAsia"/>
          <w:sz w:val="21"/>
          <w:szCs w:val="21"/>
          <w:lang w:val="en-US" w:eastAsia="zh-CN"/>
        </w:rPr>
        <w:t>10</w:t>
      </w:r>
      <w:r w:rsidR="00B935B9" w:rsidRPr="00B935B9">
        <w:rPr>
          <w:rFonts w:eastAsia="宋体" w:hint="eastAsia"/>
          <w:sz w:val="21"/>
          <w:szCs w:val="21"/>
          <w:lang w:val="en-US" w:eastAsia="zh-CN"/>
        </w:rPr>
        <w:t>kHz offset</w:t>
      </w:r>
      <w:r w:rsidR="003F7000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266F55">
        <w:rPr>
          <w:rFonts w:eastAsia="宋体"/>
          <w:sz w:val="21"/>
          <w:szCs w:val="21"/>
          <w:lang w:val="en-US" w:eastAsia="zh-CN"/>
        </w:rPr>
        <w:t xml:space="preserve">exists </w:t>
      </w:r>
      <w:r w:rsidR="003F7000">
        <w:rPr>
          <w:rFonts w:eastAsia="宋体" w:hint="eastAsia"/>
          <w:sz w:val="21"/>
          <w:szCs w:val="21"/>
          <w:lang w:val="en-US" w:eastAsia="zh-CN"/>
        </w:rPr>
        <w:t>between the band edge and the first channel raster entry</w:t>
      </w:r>
      <w:r w:rsidR="00B935B9" w:rsidRPr="00B935B9">
        <w:rPr>
          <w:rFonts w:eastAsiaTheme="minorEastAsia" w:hint="eastAsia"/>
          <w:sz w:val="21"/>
          <w:szCs w:val="21"/>
          <w:lang w:eastAsia="zh-CN"/>
        </w:rPr>
        <w:t>.</w:t>
      </w:r>
      <w:r w:rsidR="003F7000">
        <w:rPr>
          <w:rFonts w:eastAsiaTheme="minorEastAsia" w:hint="eastAsia"/>
          <w:sz w:val="21"/>
          <w:szCs w:val="21"/>
          <w:lang w:eastAsia="zh-CN"/>
        </w:rPr>
        <w:t xml:space="preserve"> For the other NR new bands where the SCS based channel raster is applied, the offsets are summarized in table 1.</w:t>
      </w:r>
    </w:p>
    <w:p w:rsidR="003F7000" w:rsidRPr="00B935B9" w:rsidRDefault="003F7000" w:rsidP="003F7000">
      <w:pPr>
        <w:jc w:val="center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 xml:space="preserve">Table 1. Offset </w:t>
      </w:r>
      <w:r>
        <w:rPr>
          <w:rFonts w:eastAsia="宋体" w:hint="eastAsia"/>
          <w:sz w:val="21"/>
          <w:szCs w:val="21"/>
          <w:lang w:val="en-US" w:eastAsia="zh-CN"/>
        </w:rPr>
        <w:t xml:space="preserve">between the band edge and the </w:t>
      </w:r>
      <w:r w:rsidR="000D6248" w:rsidRPr="00B935B9">
        <w:rPr>
          <w:rFonts w:eastAsia="宋体"/>
          <w:sz w:val="21"/>
          <w:szCs w:val="21"/>
          <w:lang w:val="en-US" w:eastAsia="zh-CN"/>
        </w:rPr>
        <w:t xml:space="preserve">integer multiples of </w:t>
      </w:r>
      <w:r w:rsidR="000D6248" w:rsidRPr="00B935B9">
        <w:rPr>
          <w:rFonts w:eastAsia="宋体" w:hint="eastAsia"/>
          <w:sz w:val="21"/>
          <w:szCs w:val="21"/>
          <w:lang w:val="en-US" w:eastAsia="zh-CN"/>
        </w:rPr>
        <w:t>SCS</w:t>
      </w:r>
      <w:r>
        <w:rPr>
          <w:rFonts w:eastAsia="宋体" w:hint="eastAsia"/>
          <w:sz w:val="21"/>
          <w:szCs w:val="21"/>
          <w:lang w:val="en-US" w:eastAsia="zh-CN"/>
        </w:rPr>
        <w:t xml:space="preserve"> for NR new bands</w:t>
      </w:r>
    </w:p>
    <w:tbl>
      <w:tblPr>
        <w:tblStyle w:val="affc"/>
        <w:tblW w:w="9889" w:type="dxa"/>
        <w:tblLook w:val="04A0"/>
      </w:tblPr>
      <w:tblGrid>
        <w:gridCol w:w="959"/>
        <w:gridCol w:w="1843"/>
        <w:gridCol w:w="1842"/>
        <w:gridCol w:w="1985"/>
        <w:gridCol w:w="3260"/>
      </w:tblGrid>
      <w:tr w:rsidR="00B935B9" w:rsidRPr="00B935B9" w:rsidTr="005A27E5">
        <w:trPr>
          <w:trHeight w:val="1112"/>
        </w:trPr>
        <w:tc>
          <w:tcPr>
            <w:tcW w:w="959" w:type="dxa"/>
            <w:vAlign w:val="center"/>
          </w:tcPr>
          <w:p w:rsidR="00B935B9" w:rsidRPr="00B935B9" w:rsidRDefault="009C65BB" w:rsidP="00577F3D">
            <w:pPr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NR new bands</w:t>
            </w:r>
          </w:p>
        </w:tc>
        <w:tc>
          <w:tcPr>
            <w:tcW w:w="1843" w:type="dxa"/>
            <w:vAlign w:val="center"/>
          </w:tcPr>
          <w:p w:rsidR="00B935B9" w:rsidRPr="00B935B9" w:rsidRDefault="00B935B9" w:rsidP="00577F3D">
            <w:pPr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U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L/DL</w:t>
            </w:r>
          </w:p>
        </w:tc>
        <w:tc>
          <w:tcPr>
            <w:tcW w:w="1842" w:type="dxa"/>
            <w:vAlign w:val="center"/>
          </w:tcPr>
          <w:p w:rsidR="00B935B9" w:rsidRPr="00B935B9" w:rsidRDefault="00B935B9" w:rsidP="00577F3D">
            <w:pPr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C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arrier frequency nearest to F</w:t>
            </w:r>
            <w:r w:rsidR="003F7000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D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L_</w:t>
            </w:r>
            <w:r w:rsidR="003F7000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low</w:t>
            </w:r>
            <w:r w:rsidRPr="00B935B9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 xml:space="preserve"> 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(</w:t>
            </w:r>
            <w:bookmarkStart w:id="22" w:name="OLE_LINK20"/>
            <w:bookmarkStart w:id="23" w:name="OLE_LINK21"/>
            <w:r w:rsidRPr="00B935B9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 xml:space="preserve">integer multiples of 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SCS</w:t>
            </w:r>
            <w:bookmarkEnd w:id="22"/>
            <w:bookmarkEnd w:id="23"/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)</w:t>
            </w:r>
          </w:p>
        </w:tc>
        <w:tc>
          <w:tcPr>
            <w:tcW w:w="1985" w:type="dxa"/>
            <w:vAlign w:val="center"/>
          </w:tcPr>
          <w:p w:rsidR="00B935B9" w:rsidRPr="00B935B9" w:rsidRDefault="00B935B9" w:rsidP="00577F3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  <w:vertAlign w:val="subscript"/>
                <w:lang w:val="en-US" w:eastAsia="zh-CN"/>
              </w:rPr>
            </w:pPr>
            <w:r w:rsidRPr="00B935B9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C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arrier frequency nearest to F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DL_</w:t>
            </w:r>
            <w:r w:rsidR="003F7000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high</w:t>
            </w:r>
          </w:p>
          <w:p w:rsidR="00B935B9" w:rsidRPr="00B935B9" w:rsidRDefault="00B935B9" w:rsidP="00577F3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(</w:t>
            </w:r>
            <w:r w:rsidRPr="00B935B9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 xml:space="preserve">integer multiples of 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SCS )</w:t>
            </w:r>
          </w:p>
        </w:tc>
        <w:tc>
          <w:tcPr>
            <w:tcW w:w="3260" w:type="dxa"/>
            <w:vAlign w:val="center"/>
          </w:tcPr>
          <w:p w:rsidR="00B935B9" w:rsidRPr="00B935B9" w:rsidRDefault="00B935B9" w:rsidP="00577F3D">
            <w:pPr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note</w:t>
            </w:r>
          </w:p>
        </w:tc>
      </w:tr>
      <w:tr w:rsidR="00B935B9" w:rsidRPr="00B935B9" w:rsidTr="005A27E5">
        <w:tc>
          <w:tcPr>
            <w:tcW w:w="959" w:type="dxa"/>
            <w:vAlign w:val="center"/>
          </w:tcPr>
          <w:p w:rsidR="00B935B9" w:rsidRPr="00B935B9" w:rsidRDefault="00B935B9" w:rsidP="00577F3D">
            <w:pPr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n77</w:t>
            </w:r>
          </w:p>
        </w:tc>
        <w:tc>
          <w:tcPr>
            <w:tcW w:w="1843" w:type="dxa"/>
            <w:vAlign w:val="center"/>
          </w:tcPr>
          <w:p w:rsidR="00B935B9" w:rsidRPr="00B935B9" w:rsidRDefault="00B935B9" w:rsidP="00577F3D">
            <w:pPr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3.3 - 4.2 GHz</w:t>
            </w:r>
          </w:p>
        </w:tc>
        <w:tc>
          <w:tcPr>
            <w:tcW w:w="1842" w:type="dxa"/>
            <w:vAlign w:val="center"/>
          </w:tcPr>
          <w:p w:rsidR="00B935B9" w:rsidRPr="00B935B9" w:rsidRDefault="00B935B9" w:rsidP="00AD36AC">
            <w:pPr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3300MHz</w:t>
            </w:r>
          </w:p>
        </w:tc>
        <w:tc>
          <w:tcPr>
            <w:tcW w:w="1985" w:type="dxa"/>
            <w:vAlign w:val="center"/>
          </w:tcPr>
          <w:p w:rsidR="00B935B9" w:rsidRPr="00B935B9" w:rsidRDefault="00B935B9" w:rsidP="00AD36AC">
            <w:pPr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4200</w:t>
            </w:r>
          </w:p>
        </w:tc>
        <w:tc>
          <w:tcPr>
            <w:tcW w:w="3260" w:type="dxa"/>
            <w:vAlign w:val="center"/>
          </w:tcPr>
          <w:p w:rsidR="00B935B9" w:rsidRPr="00B935B9" w:rsidRDefault="00B935B9" w:rsidP="0045313F">
            <w:pPr>
              <w:spacing w:after="0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No offset </w:t>
            </w:r>
            <w:r w:rsidR="00115196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to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</w:t>
            </w:r>
            <w:bookmarkStart w:id="24" w:name="OLE_LINK9"/>
            <w:bookmarkStart w:id="25" w:name="OLE_LINK10"/>
            <w:r w:rsidR="00A20DE1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F</w:t>
            </w:r>
            <w:r w:rsidR="00A20DE1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D</w:t>
            </w:r>
            <w:r w:rsidR="00A20DE1" w:rsidRPr="00B935B9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L_</w:t>
            </w:r>
            <w:r w:rsidR="00A20DE1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low</w:t>
            </w:r>
            <w:bookmarkEnd w:id="24"/>
            <w:bookmarkEnd w:id="25"/>
            <w:r w:rsidR="008C0A05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and </w:t>
            </w:r>
            <w:r w:rsidR="00A20DE1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F</w:t>
            </w:r>
            <w:r w:rsidR="00A20DE1" w:rsidRPr="00B935B9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DL_</w:t>
            </w:r>
            <w:r w:rsidR="00A20DE1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high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.</w:t>
            </w:r>
          </w:p>
        </w:tc>
      </w:tr>
      <w:tr w:rsidR="00B935B9" w:rsidRPr="00B935B9" w:rsidTr="005A27E5">
        <w:tc>
          <w:tcPr>
            <w:tcW w:w="959" w:type="dxa"/>
            <w:vAlign w:val="center"/>
          </w:tcPr>
          <w:p w:rsidR="00B935B9" w:rsidRPr="00B935B9" w:rsidRDefault="00B935B9" w:rsidP="00577F3D">
            <w:pPr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n78</w:t>
            </w:r>
          </w:p>
        </w:tc>
        <w:tc>
          <w:tcPr>
            <w:tcW w:w="1843" w:type="dxa"/>
            <w:vAlign w:val="center"/>
          </w:tcPr>
          <w:p w:rsidR="00B935B9" w:rsidRPr="00B935B9" w:rsidRDefault="00B935B9" w:rsidP="00577F3D">
            <w:pPr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3.3 - 3.8 GHz</w:t>
            </w:r>
          </w:p>
        </w:tc>
        <w:tc>
          <w:tcPr>
            <w:tcW w:w="1842" w:type="dxa"/>
            <w:vAlign w:val="center"/>
          </w:tcPr>
          <w:p w:rsidR="00B935B9" w:rsidRPr="00B935B9" w:rsidRDefault="00B935B9" w:rsidP="00AD36AC">
            <w:pPr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3300MHz</w:t>
            </w:r>
          </w:p>
        </w:tc>
        <w:tc>
          <w:tcPr>
            <w:tcW w:w="1985" w:type="dxa"/>
            <w:vAlign w:val="center"/>
          </w:tcPr>
          <w:p w:rsidR="00B935B9" w:rsidRPr="00B935B9" w:rsidRDefault="00B935B9" w:rsidP="00AD36AC">
            <w:pPr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3799.995MHz</w:t>
            </w:r>
          </w:p>
        </w:tc>
        <w:tc>
          <w:tcPr>
            <w:tcW w:w="3260" w:type="dxa"/>
            <w:vAlign w:val="center"/>
          </w:tcPr>
          <w:p w:rsidR="00B935B9" w:rsidRPr="00B935B9" w:rsidRDefault="00B935B9" w:rsidP="0045313F">
            <w:pPr>
              <w:spacing w:after="0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N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o offset </w:t>
            </w:r>
            <w:r w:rsidR="00115196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to</w:t>
            </w:r>
            <w:r w:rsidR="00115196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</w:t>
            </w:r>
            <w:r w:rsidR="008C0A05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F</w:t>
            </w:r>
            <w:r w:rsidR="008C0A05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D</w:t>
            </w:r>
            <w:r w:rsidR="008C0A05" w:rsidRPr="00B935B9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L_</w:t>
            </w:r>
            <w:r w:rsidR="008C0A05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low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, and </w:t>
            </w:r>
            <w:r w:rsidR="00D036EF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-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5kHz offset to F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DL_</w:t>
            </w:r>
            <w:r w:rsidR="00C95C49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high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.</w:t>
            </w:r>
          </w:p>
        </w:tc>
      </w:tr>
      <w:tr w:rsidR="00B935B9" w:rsidRPr="00B935B9" w:rsidTr="005A27E5">
        <w:tc>
          <w:tcPr>
            <w:tcW w:w="959" w:type="dxa"/>
            <w:vAlign w:val="center"/>
          </w:tcPr>
          <w:p w:rsidR="00B935B9" w:rsidRPr="00B935B9" w:rsidRDefault="00B935B9" w:rsidP="00577F3D">
            <w:pPr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n79</w:t>
            </w:r>
          </w:p>
        </w:tc>
        <w:tc>
          <w:tcPr>
            <w:tcW w:w="1843" w:type="dxa"/>
            <w:vAlign w:val="center"/>
          </w:tcPr>
          <w:p w:rsidR="00B935B9" w:rsidRPr="00B935B9" w:rsidRDefault="00B935B9" w:rsidP="00577F3D">
            <w:pPr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4.4 - 5.0 GHz</w:t>
            </w:r>
          </w:p>
        </w:tc>
        <w:tc>
          <w:tcPr>
            <w:tcW w:w="1842" w:type="dxa"/>
            <w:vAlign w:val="center"/>
          </w:tcPr>
          <w:p w:rsidR="00B935B9" w:rsidRPr="00B935B9" w:rsidRDefault="003F7000" w:rsidP="00AD36AC">
            <w:pPr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4400.01</w:t>
            </w:r>
            <w:r w:rsidR="00B935B9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MHz</w:t>
            </w:r>
          </w:p>
        </w:tc>
        <w:tc>
          <w:tcPr>
            <w:tcW w:w="1985" w:type="dxa"/>
            <w:vAlign w:val="center"/>
          </w:tcPr>
          <w:p w:rsidR="00B935B9" w:rsidRPr="00B935B9" w:rsidRDefault="00B935B9" w:rsidP="00AD36AC">
            <w:pPr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4999.995MHz</w:t>
            </w:r>
          </w:p>
        </w:tc>
        <w:tc>
          <w:tcPr>
            <w:tcW w:w="3260" w:type="dxa"/>
            <w:vAlign w:val="center"/>
          </w:tcPr>
          <w:p w:rsidR="0045313F" w:rsidRDefault="00D036EF" w:rsidP="0045313F">
            <w:pPr>
              <w:spacing w:after="0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+</w:t>
            </w:r>
            <w:r w:rsidR="00704EB0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10kHz offset </w:t>
            </w:r>
            <w:r w:rsidR="00115196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to</w:t>
            </w:r>
            <w:r w:rsidR="00115196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</w:t>
            </w:r>
            <w:bookmarkStart w:id="26" w:name="OLE_LINK11"/>
            <w:bookmarkStart w:id="27" w:name="OLE_LINK13"/>
            <w:r w:rsidR="00704EB0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F</w:t>
            </w:r>
            <w:r w:rsidR="00704EB0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D</w:t>
            </w:r>
            <w:r w:rsidR="00704EB0" w:rsidRPr="00B935B9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L_</w:t>
            </w:r>
            <w:r w:rsidR="00704EB0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low</w:t>
            </w:r>
            <w:bookmarkEnd w:id="26"/>
            <w:bookmarkEnd w:id="27"/>
            <w:r w:rsidR="00704EB0" w:rsidRPr="00B935B9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 xml:space="preserve"> </w:t>
            </w:r>
            <w:r w:rsidR="00704EB0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and</w:t>
            </w:r>
            <w:r w:rsidR="00B935B9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</w:t>
            </w:r>
          </w:p>
          <w:p w:rsidR="00B935B9" w:rsidRPr="00B935B9" w:rsidRDefault="00D036EF" w:rsidP="0045313F">
            <w:pPr>
              <w:spacing w:after="0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-</w:t>
            </w:r>
            <w:r w:rsidR="00B935B9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5kHz offset </w:t>
            </w:r>
            <w:r w:rsidR="00115196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to</w:t>
            </w:r>
            <w:r w:rsidR="00115196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</w:t>
            </w:r>
            <w:r w:rsidR="00B935B9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F</w:t>
            </w:r>
            <w:r w:rsidR="00B935B9" w:rsidRPr="00B935B9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DL_</w:t>
            </w:r>
            <w:r w:rsidR="007F61A7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high</w:t>
            </w:r>
          </w:p>
        </w:tc>
      </w:tr>
      <w:tr w:rsidR="00B935B9" w:rsidRPr="00B935B9" w:rsidTr="005A27E5">
        <w:tc>
          <w:tcPr>
            <w:tcW w:w="959" w:type="dxa"/>
            <w:vAlign w:val="center"/>
          </w:tcPr>
          <w:p w:rsidR="00B935B9" w:rsidRPr="00B935B9" w:rsidRDefault="00B935B9" w:rsidP="00577F3D">
            <w:pPr>
              <w:pStyle w:val="afe"/>
              <w:spacing w:after="0" w:line="328" w:lineRule="atLeast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n257</w:t>
            </w:r>
          </w:p>
        </w:tc>
        <w:tc>
          <w:tcPr>
            <w:tcW w:w="1843" w:type="dxa"/>
            <w:vAlign w:val="center"/>
          </w:tcPr>
          <w:p w:rsidR="00B935B9" w:rsidRPr="00B935B9" w:rsidRDefault="00B935B9" w:rsidP="00577F3D">
            <w:pPr>
              <w:pStyle w:val="afe"/>
              <w:spacing w:after="0" w:line="328" w:lineRule="atLeast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26.5 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–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29.5 GHz</w:t>
            </w:r>
          </w:p>
        </w:tc>
        <w:tc>
          <w:tcPr>
            <w:tcW w:w="1842" w:type="dxa"/>
            <w:vAlign w:val="center"/>
          </w:tcPr>
          <w:p w:rsidR="00B935B9" w:rsidRPr="00B935B9" w:rsidRDefault="00B935B9" w:rsidP="00AD36AC">
            <w:pPr>
              <w:pStyle w:val="afe"/>
              <w:spacing w:after="0" w:line="328" w:lineRule="atLeast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26500.02MHz</w:t>
            </w:r>
          </w:p>
        </w:tc>
        <w:tc>
          <w:tcPr>
            <w:tcW w:w="1985" w:type="dxa"/>
            <w:vAlign w:val="center"/>
          </w:tcPr>
          <w:p w:rsidR="00B935B9" w:rsidRPr="00B935B9" w:rsidRDefault="00066D7A" w:rsidP="00AD36AC">
            <w:pPr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066D7A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29499.96</w:t>
            </w:r>
            <w:r w:rsidR="00B935B9" w:rsidRPr="00066D7A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MHz</w:t>
            </w:r>
          </w:p>
        </w:tc>
        <w:tc>
          <w:tcPr>
            <w:tcW w:w="3260" w:type="dxa"/>
            <w:vAlign w:val="center"/>
          </w:tcPr>
          <w:p w:rsidR="0045313F" w:rsidRDefault="00D036EF" w:rsidP="0045313F">
            <w:pPr>
              <w:spacing w:after="0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bookmarkStart w:id="28" w:name="OLE_LINK14"/>
            <w:bookmarkStart w:id="29" w:name="OLE_LINK17"/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+</w:t>
            </w:r>
            <w:r w:rsidR="00674CAB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20kHz offset</w:t>
            </w:r>
            <w:r w:rsidR="00115196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to</w:t>
            </w:r>
            <w:r w:rsidR="00B935B9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</w:t>
            </w:r>
            <w:r w:rsidR="00674CAB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F</w:t>
            </w:r>
            <w:r w:rsidR="00674CAB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D</w:t>
            </w:r>
            <w:r w:rsidR="00674CAB" w:rsidRPr="00B935B9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L_</w:t>
            </w:r>
            <w:r w:rsidR="00674CAB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low</w:t>
            </w:r>
            <w:r w:rsidR="00B935B9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and </w:t>
            </w:r>
            <w:bookmarkStart w:id="30" w:name="OLE_LINK18"/>
            <w:bookmarkStart w:id="31" w:name="OLE_LINK19"/>
          </w:p>
          <w:p w:rsidR="00B935B9" w:rsidRPr="00B935B9" w:rsidRDefault="00D036EF" w:rsidP="0045313F">
            <w:pPr>
              <w:spacing w:after="0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-</w:t>
            </w:r>
            <w:r w:rsidR="00674CAB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40kHz offset</w:t>
            </w:r>
            <w:bookmarkEnd w:id="30"/>
            <w:bookmarkEnd w:id="31"/>
            <w:r w:rsidR="00674CAB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</w:t>
            </w:r>
            <w:r w:rsidR="00115196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to</w:t>
            </w:r>
            <w:r w:rsidR="00115196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</w:t>
            </w:r>
            <w:r w:rsidR="00B935B9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F</w:t>
            </w:r>
            <w:r w:rsidR="00B935B9" w:rsidRPr="00B935B9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DL_</w:t>
            </w:r>
            <w:r w:rsidR="00674CAB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high</w:t>
            </w:r>
            <w:bookmarkEnd w:id="28"/>
            <w:bookmarkEnd w:id="29"/>
          </w:p>
        </w:tc>
      </w:tr>
      <w:tr w:rsidR="00B935B9" w:rsidRPr="00B935B9" w:rsidTr="005A27E5">
        <w:tc>
          <w:tcPr>
            <w:tcW w:w="959" w:type="dxa"/>
            <w:vAlign w:val="center"/>
          </w:tcPr>
          <w:p w:rsidR="00B935B9" w:rsidRPr="00B935B9" w:rsidRDefault="00B935B9" w:rsidP="00577F3D">
            <w:pPr>
              <w:pStyle w:val="afe"/>
              <w:spacing w:after="0" w:line="275" w:lineRule="atLeast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n258</w:t>
            </w:r>
          </w:p>
        </w:tc>
        <w:tc>
          <w:tcPr>
            <w:tcW w:w="1843" w:type="dxa"/>
            <w:vAlign w:val="center"/>
          </w:tcPr>
          <w:p w:rsidR="00B935B9" w:rsidRPr="00B935B9" w:rsidRDefault="00B935B9" w:rsidP="00577F3D">
            <w:pPr>
              <w:pStyle w:val="afe"/>
              <w:spacing w:after="0" w:line="275" w:lineRule="atLeast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24.25 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–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27.5 GHz</w:t>
            </w:r>
          </w:p>
        </w:tc>
        <w:tc>
          <w:tcPr>
            <w:tcW w:w="1842" w:type="dxa"/>
            <w:vAlign w:val="center"/>
          </w:tcPr>
          <w:p w:rsidR="00B935B9" w:rsidRPr="00B935B9" w:rsidRDefault="00B935B9" w:rsidP="00AD36AC">
            <w:pPr>
              <w:pStyle w:val="afe"/>
              <w:spacing w:after="0" w:line="275" w:lineRule="atLeast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24250.02MHz</w:t>
            </w:r>
          </w:p>
        </w:tc>
        <w:tc>
          <w:tcPr>
            <w:tcW w:w="1985" w:type="dxa"/>
            <w:vAlign w:val="center"/>
          </w:tcPr>
          <w:p w:rsidR="00B935B9" w:rsidRPr="00B935B9" w:rsidRDefault="00B935B9" w:rsidP="00AD36AC">
            <w:pPr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27499.98MHz</w:t>
            </w:r>
          </w:p>
        </w:tc>
        <w:tc>
          <w:tcPr>
            <w:tcW w:w="3260" w:type="dxa"/>
            <w:vAlign w:val="center"/>
          </w:tcPr>
          <w:p w:rsidR="00B935B9" w:rsidRPr="00B935B9" w:rsidRDefault="004B4094" w:rsidP="0045313F">
            <w:pPr>
              <w:spacing w:after="0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+</w:t>
            </w:r>
            <w:r w:rsidR="00B935B9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20kHz offset t</w:t>
            </w:r>
            <w:r w:rsidR="00115196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o</w:t>
            </w:r>
            <w:r w:rsidR="00B935B9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F</w:t>
            </w:r>
            <w:r w:rsidR="00B8477E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D</w:t>
            </w:r>
            <w:r w:rsidR="00B935B9" w:rsidRPr="00B935B9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L_</w:t>
            </w:r>
            <w:r w:rsidR="00C2581C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low</w:t>
            </w:r>
            <w:r w:rsidR="00B935B9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and </w:t>
            </w:r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-20MHz offset to </w:t>
            </w:r>
            <w:r w:rsidR="00B935B9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F</w:t>
            </w:r>
            <w:r w:rsidR="00B935B9" w:rsidRPr="00B935B9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DL_</w:t>
            </w:r>
            <w:r w:rsidR="00C2581C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high</w:t>
            </w:r>
          </w:p>
        </w:tc>
      </w:tr>
      <w:tr w:rsidR="00B935B9" w:rsidRPr="00B935B9" w:rsidTr="005A27E5">
        <w:tc>
          <w:tcPr>
            <w:tcW w:w="959" w:type="dxa"/>
            <w:vAlign w:val="center"/>
          </w:tcPr>
          <w:p w:rsidR="00B935B9" w:rsidRPr="00B935B9" w:rsidRDefault="00B935B9" w:rsidP="00577F3D">
            <w:pPr>
              <w:pStyle w:val="afe"/>
              <w:spacing w:after="0" w:line="275" w:lineRule="atLeast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n259</w:t>
            </w:r>
          </w:p>
        </w:tc>
        <w:tc>
          <w:tcPr>
            <w:tcW w:w="1843" w:type="dxa"/>
            <w:vAlign w:val="center"/>
          </w:tcPr>
          <w:p w:rsidR="00B935B9" w:rsidRPr="00B935B9" w:rsidRDefault="00B935B9" w:rsidP="00577F3D">
            <w:pPr>
              <w:pStyle w:val="afe"/>
              <w:spacing w:after="0" w:line="275" w:lineRule="atLeast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31.8 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–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33.4 GHz</w:t>
            </w:r>
          </w:p>
        </w:tc>
        <w:tc>
          <w:tcPr>
            <w:tcW w:w="1842" w:type="dxa"/>
            <w:vAlign w:val="center"/>
          </w:tcPr>
          <w:p w:rsidR="00B935B9" w:rsidRPr="00B935B9" w:rsidRDefault="00B935B9" w:rsidP="00AD36AC">
            <w:pPr>
              <w:pStyle w:val="afe"/>
              <w:spacing w:after="0" w:line="275" w:lineRule="atLeast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31800MHz</w:t>
            </w:r>
          </w:p>
        </w:tc>
        <w:tc>
          <w:tcPr>
            <w:tcW w:w="1985" w:type="dxa"/>
            <w:vAlign w:val="center"/>
          </w:tcPr>
          <w:p w:rsidR="00D15854" w:rsidRPr="00B935B9" w:rsidRDefault="00D15854" w:rsidP="00AD36AC">
            <w:pPr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33399.96MHz</w:t>
            </w:r>
          </w:p>
        </w:tc>
        <w:tc>
          <w:tcPr>
            <w:tcW w:w="3260" w:type="dxa"/>
            <w:vAlign w:val="center"/>
          </w:tcPr>
          <w:p w:rsidR="00B935B9" w:rsidRPr="00B935B9" w:rsidRDefault="00D15854" w:rsidP="0045313F">
            <w:pPr>
              <w:spacing w:after="0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N</w:t>
            </w:r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o offset </w:t>
            </w:r>
            <w:r w:rsidR="00115196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to</w:t>
            </w:r>
            <w:r w:rsidR="00115196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F</w:t>
            </w:r>
            <w:r w:rsidR="00B8477E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D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L</w:t>
            </w:r>
            <w:r w:rsidR="00823220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_low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and </w:t>
            </w:r>
            <w:r w:rsidR="0045313F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-</w:t>
            </w:r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40kHz offset</w:t>
            </w:r>
            <w:r w:rsidR="00115196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to</w:t>
            </w:r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F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DL_</w:t>
            </w:r>
            <w:r w:rsidR="00823220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high</w:t>
            </w:r>
          </w:p>
        </w:tc>
      </w:tr>
      <w:tr w:rsidR="00B935B9" w:rsidTr="005A27E5">
        <w:tc>
          <w:tcPr>
            <w:tcW w:w="959" w:type="dxa"/>
            <w:vAlign w:val="center"/>
          </w:tcPr>
          <w:p w:rsidR="00B935B9" w:rsidRPr="00B935B9" w:rsidRDefault="00B935B9" w:rsidP="00577F3D">
            <w:pPr>
              <w:pStyle w:val="afe"/>
              <w:spacing w:after="0" w:line="275" w:lineRule="atLeast"/>
              <w:jc w:val="center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258CC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n260</w:t>
            </w:r>
          </w:p>
        </w:tc>
        <w:tc>
          <w:tcPr>
            <w:tcW w:w="1843" w:type="dxa"/>
            <w:vAlign w:val="center"/>
          </w:tcPr>
          <w:p w:rsidR="00B935B9" w:rsidRPr="00B935B9" w:rsidRDefault="00B935B9" w:rsidP="00577F3D">
            <w:pPr>
              <w:pStyle w:val="afe"/>
              <w:spacing w:after="0" w:line="275" w:lineRule="atLeast"/>
              <w:jc w:val="center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37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–</w:t>
            </w: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40 GHz</w:t>
            </w:r>
          </w:p>
        </w:tc>
        <w:tc>
          <w:tcPr>
            <w:tcW w:w="1842" w:type="dxa"/>
            <w:vAlign w:val="center"/>
          </w:tcPr>
          <w:p w:rsidR="00B935B9" w:rsidRPr="00B935B9" w:rsidRDefault="00B935B9" w:rsidP="00AD36AC">
            <w:pPr>
              <w:pStyle w:val="afe"/>
              <w:spacing w:after="0" w:line="275" w:lineRule="atLeast"/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37000.02MHz</w:t>
            </w:r>
          </w:p>
        </w:tc>
        <w:tc>
          <w:tcPr>
            <w:tcW w:w="1985" w:type="dxa"/>
            <w:vAlign w:val="center"/>
          </w:tcPr>
          <w:p w:rsidR="00B935B9" w:rsidRPr="00B935B9" w:rsidRDefault="00E70B37" w:rsidP="00AD36AC">
            <w:pPr>
              <w:jc w:val="center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39999.96</w:t>
            </w:r>
            <w:r w:rsidR="00B935B9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MHz</w:t>
            </w:r>
          </w:p>
        </w:tc>
        <w:tc>
          <w:tcPr>
            <w:tcW w:w="3260" w:type="dxa"/>
            <w:vAlign w:val="center"/>
          </w:tcPr>
          <w:p w:rsidR="0045313F" w:rsidRDefault="00D036EF" w:rsidP="0045313F">
            <w:pPr>
              <w:spacing w:after="0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+</w:t>
            </w:r>
            <w:r w:rsidR="00E70B37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20kHz offset</w:t>
            </w:r>
            <w:r w:rsidR="00E70B37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</w:t>
            </w:r>
            <w:r w:rsidR="00115196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to</w:t>
            </w:r>
            <w:r w:rsidR="00115196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</w:t>
            </w:r>
            <w:r w:rsidR="00E70B37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F</w:t>
            </w:r>
            <w:r w:rsidR="00E70B37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D</w:t>
            </w:r>
            <w:r w:rsidR="00E70B37" w:rsidRPr="00B935B9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L_</w:t>
            </w:r>
            <w:r w:rsidR="00E70B37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low</w:t>
            </w:r>
            <w:r w:rsidR="00E70B37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and </w:t>
            </w:r>
          </w:p>
          <w:p w:rsidR="00B935B9" w:rsidRPr="00B935B9" w:rsidRDefault="00D036EF" w:rsidP="0045313F">
            <w:pPr>
              <w:spacing w:after="0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-</w:t>
            </w:r>
            <w:r w:rsidR="00E70B37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40kHz offset </w:t>
            </w:r>
            <w:r w:rsidR="00115196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to</w:t>
            </w:r>
            <w:r w:rsidR="00E70B37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 xml:space="preserve"> </w:t>
            </w:r>
            <w:r w:rsidR="00E70B37" w:rsidRPr="00B935B9">
              <w:rPr>
                <w:rFonts w:ascii="Times New Roman" w:eastAsia="宋体" w:hAnsi="Times New Roman" w:hint="eastAsia"/>
                <w:sz w:val="21"/>
                <w:szCs w:val="21"/>
                <w:lang w:val="en-US" w:eastAsia="zh-CN"/>
              </w:rPr>
              <w:t>F</w:t>
            </w:r>
            <w:r w:rsidR="00E70B37" w:rsidRPr="00B935B9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DL_</w:t>
            </w:r>
            <w:r w:rsidR="00E70B37">
              <w:rPr>
                <w:rFonts w:ascii="Times New Roman" w:eastAsia="宋体" w:hAnsi="Times New Roman" w:hint="eastAsia"/>
                <w:sz w:val="21"/>
                <w:szCs w:val="21"/>
                <w:vertAlign w:val="subscript"/>
                <w:lang w:val="en-US" w:eastAsia="zh-CN"/>
              </w:rPr>
              <w:t>high</w:t>
            </w:r>
          </w:p>
        </w:tc>
      </w:tr>
    </w:tbl>
    <w:p w:rsidR="004869C2" w:rsidRDefault="004869C2" w:rsidP="00F211C1">
      <w:pPr>
        <w:rPr>
          <w:rFonts w:eastAsiaTheme="minorEastAsia"/>
          <w:sz w:val="21"/>
          <w:szCs w:val="21"/>
          <w:lang w:val="en-US" w:eastAsia="zh-CN"/>
        </w:rPr>
      </w:pPr>
    </w:p>
    <w:p w:rsidR="007C3BFE" w:rsidRDefault="00147621" w:rsidP="00DB332D">
      <w:pPr>
        <w:rPr>
          <w:rFonts w:eastAsiaTheme="minorEastAsia"/>
          <w:sz w:val="21"/>
          <w:szCs w:val="21"/>
          <w:lang w:val="en-US" w:eastAsia="zh-CN"/>
        </w:rPr>
      </w:pPr>
      <w:r>
        <w:rPr>
          <w:rFonts w:eastAsiaTheme="minorEastAsia"/>
          <w:sz w:val="21"/>
          <w:szCs w:val="21"/>
          <w:lang w:val="en-US" w:eastAsia="zh-CN"/>
        </w:rPr>
        <w:t>F</w:t>
      </w:r>
      <w:r w:rsidR="00115196">
        <w:rPr>
          <w:rFonts w:eastAsiaTheme="minorEastAsia" w:hint="eastAsia"/>
          <w:sz w:val="21"/>
          <w:szCs w:val="21"/>
          <w:lang w:val="en-US" w:eastAsia="zh-CN"/>
        </w:rPr>
        <w:t xml:space="preserve">rom </w:t>
      </w:r>
      <w:r>
        <w:rPr>
          <w:rFonts w:eastAsiaTheme="minorEastAsia"/>
          <w:sz w:val="21"/>
          <w:szCs w:val="21"/>
          <w:lang w:val="en-US" w:eastAsia="zh-CN"/>
        </w:rPr>
        <w:t>T</w:t>
      </w:r>
      <w:r w:rsidR="00115196">
        <w:rPr>
          <w:rFonts w:eastAsiaTheme="minorEastAsia" w:hint="eastAsia"/>
          <w:sz w:val="21"/>
          <w:szCs w:val="21"/>
          <w:lang w:val="en-US" w:eastAsia="zh-CN"/>
        </w:rPr>
        <w:t xml:space="preserve">able 1, </w:t>
      </w:r>
      <w:r w:rsidR="003D2CF0">
        <w:rPr>
          <w:rFonts w:eastAsiaTheme="minorEastAsia" w:hint="eastAsia"/>
          <w:sz w:val="21"/>
          <w:szCs w:val="21"/>
          <w:lang w:val="en-US" w:eastAsia="zh-CN"/>
        </w:rPr>
        <w:t xml:space="preserve"> the offset and the totally channel raster entries</w:t>
      </w:r>
      <w:r w:rsidR="00E96644">
        <w:rPr>
          <w:rFonts w:eastAsiaTheme="minorEastAsia" w:hint="eastAsia"/>
          <w:sz w:val="21"/>
          <w:szCs w:val="21"/>
          <w:lang w:val="en-US" w:eastAsia="zh-CN"/>
        </w:rPr>
        <w:t xml:space="preserve"> </w:t>
      </w:r>
      <w:r w:rsidR="003D2CF0">
        <w:rPr>
          <w:rFonts w:eastAsiaTheme="minorEastAsia" w:hint="eastAsia"/>
          <w:sz w:val="21"/>
          <w:szCs w:val="21"/>
          <w:lang w:val="en-US" w:eastAsia="zh-CN"/>
        </w:rPr>
        <w:t>for each NR new bands are listed as follow:</w:t>
      </w:r>
    </w:p>
    <w:p w:rsidR="002C219E" w:rsidRPr="007C3BFE" w:rsidRDefault="00A55453" w:rsidP="007C3BFE">
      <w:pPr>
        <w:pStyle w:val="a5"/>
        <w:numPr>
          <w:ilvl w:val="0"/>
          <w:numId w:val="23"/>
        </w:numPr>
        <w:spacing w:after="120"/>
        <w:ind w:firstLineChars="0"/>
        <w:rPr>
          <w:rFonts w:ascii="Times New Roman" w:hAnsi="Times New Roman"/>
          <w:sz w:val="21"/>
          <w:szCs w:val="21"/>
          <w:lang w:val="en-US" w:eastAsia="zh-CN"/>
        </w:rPr>
      </w:pPr>
      <w:r w:rsidRPr="007C3BFE">
        <w:rPr>
          <w:rFonts w:ascii="Times New Roman" w:eastAsiaTheme="minorEastAsia" w:hAnsi="Times New Roman"/>
          <w:sz w:val="21"/>
          <w:szCs w:val="21"/>
          <w:lang w:val="en-US" w:eastAsia="zh-CN"/>
        </w:rPr>
        <w:t>N</w:t>
      </w:r>
      <w:r w:rsidR="002C219E" w:rsidRPr="007C3BFE">
        <w:rPr>
          <w:rFonts w:ascii="Times New Roman" w:eastAsiaTheme="minorEastAsia" w:hAnsi="Times New Roman"/>
          <w:sz w:val="21"/>
          <w:szCs w:val="21"/>
          <w:lang w:val="en-US" w:eastAsia="zh-CN"/>
        </w:rPr>
        <w:t xml:space="preserve">o offsets to  </w:t>
      </w:r>
      <w:r w:rsidR="002C219E" w:rsidRPr="007C3BFE">
        <w:rPr>
          <w:rFonts w:ascii="Times New Roman" w:hAnsi="Times New Roman"/>
          <w:sz w:val="21"/>
          <w:szCs w:val="21"/>
          <w:lang w:val="en-US" w:eastAsia="zh-CN"/>
        </w:rPr>
        <w:t>F</w:t>
      </w:r>
      <w:r w:rsidR="002C219E" w:rsidRPr="007C3BFE">
        <w:rPr>
          <w:rFonts w:ascii="Times New Roman" w:hAnsi="Times New Roman"/>
          <w:sz w:val="21"/>
          <w:szCs w:val="21"/>
          <w:vertAlign w:val="subscript"/>
          <w:lang w:val="en-US" w:eastAsia="zh-CN"/>
        </w:rPr>
        <w:t>DL_low</w:t>
      </w:r>
      <w:r w:rsidR="002C219E" w:rsidRPr="007C3BFE">
        <w:rPr>
          <w:rFonts w:ascii="Times New Roman" w:hAnsi="Times New Roman"/>
          <w:sz w:val="21"/>
          <w:szCs w:val="21"/>
          <w:lang w:val="en-US" w:eastAsia="zh-CN"/>
        </w:rPr>
        <w:t xml:space="preserve"> for Band n77, </w:t>
      </w:r>
      <w:r w:rsidRPr="007C3BFE">
        <w:rPr>
          <w:rFonts w:ascii="Times New Roman" w:hAnsi="Times New Roman"/>
          <w:sz w:val="21"/>
          <w:szCs w:val="21"/>
          <w:lang w:val="en-US" w:eastAsia="zh-CN"/>
        </w:rPr>
        <w:t xml:space="preserve"> totally channel raster entries are </w:t>
      </w:r>
      <w:r w:rsidR="00BA68D3">
        <w:rPr>
          <w:rFonts w:ascii="Times New Roman" w:hAnsi="Times New Roman"/>
          <w:sz w:val="21"/>
          <w:szCs w:val="21"/>
          <w:lang w:val="en-US" w:eastAsia="zh-CN"/>
        </w:rPr>
        <w:t>6000</w:t>
      </w:r>
      <w:r w:rsidR="00C20EB4" w:rsidRPr="007C3BFE">
        <w:rPr>
          <w:rFonts w:ascii="Times New Roman" w:hAnsi="Times New Roman"/>
          <w:sz w:val="21"/>
          <w:szCs w:val="21"/>
          <w:lang w:val="en-US" w:eastAsia="zh-CN"/>
        </w:rPr>
        <w:t>1.</w:t>
      </w:r>
    </w:p>
    <w:p w:rsidR="00A34F69" w:rsidRPr="007C3BFE" w:rsidRDefault="00A34F69" w:rsidP="007C3BFE">
      <w:pPr>
        <w:pStyle w:val="a5"/>
        <w:numPr>
          <w:ilvl w:val="0"/>
          <w:numId w:val="23"/>
        </w:numPr>
        <w:spacing w:after="120"/>
        <w:ind w:firstLineChars="0"/>
        <w:rPr>
          <w:rFonts w:ascii="Times New Roman" w:hAnsi="Times New Roman"/>
          <w:sz w:val="21"/>
          <w:szCs w:val="21"/>
          <w:lang w:val="en-US" w:eastAsia="zh-CN"/>
        </w:rPr>
      </w:pPr>
      <w:bookmarkStart w:id="32" w:name="OLE_LINK30"/>
      <w:bookmarkStart w:id="33" w:name="OLE_LINK31"/>
      <w:r w:rsidRPr="007C3BFE">
        <w:rPr>
          <w:rFonts w:ascii="Times New Roman" w:eastAsiaTheme="minorEastAsia" w:hAnsi="Times New Roman"/>
          <w:sz w:val="21"/>
          <w:szCs w:val="21"/>
          <w:lang w:val="en-US" w:eastAsia="zh-CN"/>
        </w:rPr>
        <w:t xml:space="preserve">No offsets to  </w:t>
      </w:r>
      <w:r w:rsidRPr="007C3BFE">
        <w:rPr>
          <w:rFonts w:ascii="Times New Roman" w:hAnsi="Times New Roman"/>
          <w:sz w:val="21"/>
          <w:szCs w:val="21"/>
          <w:lang w:val="en-US" w:eastAsia="zh-CN"/>
        </w:rPr>
        <w:t>F</w:t>
      </w:r>
      <w:r w:rsidRPr="007C3BFE">
        <w:rPr>
          <w:rFonts w:ascii="Times New Roman" w:hAnsi="Times New Roman"/>
          <w:sz w:val="21"/>
          <w:szCs w:val="21"/>
          <w:vertAlign w:val="subscript"/>
          <w:lang w:val="en-US" w:eastAsia="zh-CN"/>
        </w:rPr>
        <w:t>DL_low</w:t>
      </w:r>
      <w:r w:rsidRPr="007C3BFE">
        <w:rPr>
          <w:rFonts w:ascii="Times New Roman" w:hAnsi="Times New Roman"/>
          <w:sz w:val="21"/>
          <w:szCs w:val="21"/>
          <w:lang w:val="en-US" w:eastAsia="zh-CN"/>
        </w:rPr>
        <w:t xml:space="preserve"> for Band n7</w:t>
      </w:r>
      <w:r w:rsidR="00762923" w:rsidRPr="007C3BFE">
        <w:rPr>
          <w:rFonts w:ascii="Times New Roman" w:hAnsi="Times New Roman"/>
          <w:sz w:val="21"/>
          <w:szCs w:val="21"/>
          <w:lang w:val="en-US" w:eastAsia="zh-CN"/>
        </w:rPr>
        <w:t>8</w:t>
      </w:r>
      <w:r w:rsidRPr="007C3BFE">
        <w:rPr>
          <w:rFonts w:ascii="Times New Roman" w:hAnsi="Times New Roman"/>
          <w:sz w:val="21"/>
          <w:szCs w:val="21"/>
          <w:lang w:val="en-US" w:eastAsia="zh-CN"/>
        </w:rPr>
        <w:t xml:space="preserve">,  </w:t>
      </w:r>
      <w:bookmarkStart w:id="34" w:name="OLE_LINK26"/>
      <w:bookmarkStart w:id="35" w:name="OLE_LINK27"/>
      <w:r w:rsidRPr="007C3BFE">
        <w:rPr>
          <w:rFonts w:ascii="Times New Roman" w:hAnsi="Times New Roman"/>
          <w:sz w:val="21"/>
          <w:szCs w:val="21"/>
          <w:lang w:val="en-US" w:eastAsia="zh-CN"/>
        </w:rPr>
        <w:t>totally channel raster entries are 33334</w:t>
      </w:r>
      <w:bookmarkEnd w:id="34"/>
      <w:bookmarkEnd w:id="35"/>
      <w:r w:rsidRPr="007C3BFE">
        <w:rPr>
          <w:rFonts w:ascii="Times New Roman" w:hAnsi="Times New Roman"/>
          <w:sz w:val="21"/>
          <w:szCs w:val="21"/>
          <w:lang w:val="en-US" w:eastAsia="zh-CN"/>
        </w:rPr>
        <w:t>.</w:t>
      </w:r>
    </w:p>
    <w:bookmarkEnd w:id="32"/>
    <w:bookmarkEnd w:id="33"/>
    <w:p w:rsidR="00A55453" w:rsidRPr="007C3BFE" w:rsidRDefault="007F64CC" w:rsidP="007C3BFE">
      <w:pPr>
        <w:pStyle w:val="a5"/>
        <w:numPr>
          <w:ilvl w:val="0"/>
          <w:numId w:val="23"/>
        </w:numPr>
        <w:spacing w:after="120"/>
        <w:ind w:firstLineChars="0"/>
        <w:rPr>
          <w:rFonts w:ascii="Times New Roman" w:hAnsi="Times New Roman"/>
          <w:sz w:val="21"/>
          <w:szCs w:val="21"/>
          <w:lang w:val="en-US" w:eastAsia="zh-CN"/>
        </w:rPr>
      </w:pPr>
      <w:r w:rsidRPr="007C3BFE">
        <w:rPr>
          <w:rFonts w:ascii="Times New Roman" w:hAnsi="Times New Roman"/>
          <w:sz w:val="21"/>
          <w:szCs w:val="21"/>
          <w:lang w:val="en-US" w:eastAsia="zh-CN"/>
        </w:rPr>
        <w:t>+10kHz offset to F</w:t>
      </w:r>
      <w:r w:rsidRPr="007C3BFE">
        <w:rPr>
          <w:rFonts w:ascii="Times New Roman" w:hAnsi="Times New Roman"/>
          <w:sz w:val="21"/>
          <w:szCs w:val="21"/>
          <w:vertAlign w:val="subscript"/>
          <w:lang w:val="en-US" w:eastAsia="zh-CN"/>
        </w:rPr>
        <w:t>DL_low</w:t>
      </w:r>
      <w:r w:rsidRPr="007C3BFE">
        <w:rPr>
          <w:rFonts w:ascii="Times New Roman" w:hAnsi="Times New Roman"/>
          <w:sz w:val="21"/>
          <w:szCs w:val="21"/>
          <w:lang w:val="en-US" w:eastAsia="zh-CN"/>
        </w:rPr>
        <w:t xml:space="preserve"> for Band n79, </w:t>
      </w:r>
      <w:bookmarkStart w:id="36" w:name="OLE_LINK28"/>
      <w:bookmarkStart w:id="37" w:name="OLE_LINK29"/>
      <w:r w:rsidRPr="007C3BFE">
        <w:rPr>
          <w:rFonts w:ascii="Times New Roman" w:hAnsi="Times New Roman"/>
          <w:sz w:val="21"/>
          <w:szCs w:val="21"/>
          <w:lang w:val="en-US" w:eastAsia="zh-CN"/>
        </w:rPr>
        <w:t xml:space="preserve">totally channel raster entries are </w:t>
      </w:r>
      <w:r w:rsidR="00514C82" w:rsidRPr="007C3BFE">
        <w:rPr>
          <w:rFonts w:ascii="Times New Roman" w:hAnsi="Times New Roman"/>
          <w:sz w:val="21"/>
          <w:szCs w:val="21"/>
          <w:lang w:val="en-US" w:eastAsia="zh-CN"/>
        </w:rPr>
        <w:t>40000.</w:t>
      </w:r>
      <w:bookmarkEnd w:id="36"/>
      <w:bookmarkEnd w:id="37"/>
    </w:p>
    <w:p w:rsidR="00514C82" w:rsidRPr="007C3BFE" w:rsidRDefault="00514C82" w:rsidP="007C3BFE">
      <w:pPr>
        <w:pStyle w:val="a5"/>
        <w:numPr>
          <w:ilvl w:val="0"/>
          <w:numId w:val="23"/>
        </w:numPr>
        <w:spacing w:after="120"/>
        <w:ind w:firstLineChars="0"/>
        <w:rPr>
          <w:rFonts w:ascii="Times New Roman" w:hAnsi="Times New Roman"/>
          <w:sz w:val="21"/>
          <w:szCs w:val="21"/>
          <w:lang w:val="en-US" w:eastAsia="zh-CN"/>
        </w:rPr>
      </w:pPr>
      <w:bookmarkStart w:id="38" w:name="OLE_LINK32"/>
      <w:bookmarkStart w:id="39" w:name="OLE_LINK33"/>
      <w:r w:rsidRPr="007C3BFE">
        <w:rPr>
          <w:rFonts w:ascii="Times New Roman" w:hAnsi="Times New Roman"/>
          <w:sz w:val="21"/>
          <w:szCs w:val="21"/>
          <w:lang w:val="en-US" w:eastAsia="zh-CN"/>
        </w:rPr>
        <w:t>+20kHz offset to F</w:t>
      </w:r>
      <w:r w:rsidRPr="007C3BFE">
        <w:rPr>
          <w:rFonts w:ascii="Times New Roman" w:hAnsi="Times New Roman"/>
          <w:sz w:val="21"/>
          <w:szCs w:val="21"/>
          <w:vertAlign w:val="subscript"/>
          <w:lang w:val="en-US" w:eastAsia="zh-CN"/>
        </w:rPr>
        <w:t>DL_low</w:t>
      </w:r>
      <w:r w:rsidRPr="007C3BFE">
        <w:rPr>
          <w:rFonts w:ascii="Times New Roman" w:hAnsi="Times New Roman"/>
          <w:sz w:val="21"/>
          <w:szCs w:val="21"/>
          <w:lang w:val="en-US" w:eastAsia="zh-CN"/>
        </w:rPr>
        <w:t xml:space="preserve"> for Band n257, totally channel raster entries are </w:t>
      </w:r>
      <w:r w:rsidR="00A33E3E" w:rsidRPr="007C3BFE">
        <w:rPr>
          <w:rFonts w:ascii="Times New Roman" w:hAnsi="Times New Roman"/>
          <w:sz w:val="21"/>
          <w:szCs w:val="21"/>
          <w:lang w:val="en-US" w:eastAsia="zh-CN"/>
        </w:rPr>
        <w:t>5</w:t>
      </w:r>
      <w:r w:rsidRPr="007C3BFE">
        <w:rPr>
          <w:rFonts w:ascii="Times New Roman" w:hAnsi="Times New Roman"/>
          <w:sz w:val="21"/>
          <w:szCs w:val="21"/>
          <w:lang w:val="en-US" w:eastAsia="zh-CN"/>
        </w:rPr>
        <w:t>0000.</w:t>
      </w:r>
    </w:p>
    <w:bookmarkEnd w:id="38"/>
    <w:bookmarkEnd w:id="39"/>
    <w:p w:rsidR="004D28DB" w:rsidRPr="007C3BFE" w:rsidRDefault="004D28DB" w:rsidP="007C3BFE">
      <w:pPr>
        <w:pStyle w:val="a5"/>
        <w:numPr>
          <w:ilvl w:val="0"/>
          <w:numId w:val="23"/>
        </w:numPr>
        <w:spacing w:after="120"/>
        <w:ind w:firstLineChars="0"/>
        <w:rPr>
          <w:rFonts w:ascii="Times New Roman" w:hAnsi="Times New Roman"/>
          <w:sz w:val="21"/>
          <w:szCs w:val="21"/>
          <w:lang w:val="en-US" w:eastAsia="zh-CN"/>
        </w:rPr>
      </w:pPr>
      <w:r w:rsidRPr="007C3BFE">
        <w:rPr>
          <w:rFonts w:ascii="Times New Roman" w:hAnsi="Times New Roman"/>
          <w:sz w:val="21"/>
          <w:szCs w:val="21"/>
          <w:lang w:val="en-US" w:eastAsia="zh-CN"/>
        </w:rPr>
        <w:t>+20kHz offset to F</w:t>
      </w:r>
      <w:r w:rsidRPr="007C3BFE">
        <w:rPr>
          <w:rFonts w:ascii="Times New Roman" w:hAnsi="Times New Roman"/>
          <w:sz w:val="21"/>
          <w:szCs w:val="21"/>
          <w:vertAlign w:val="subscript"/>
          <w:lang w:val="en-US" w:eastAsia="zh-CN"/>
        </w:rPr>
        <w:t>DL_low</w:t>
      </w:r>
      <w:r w:rsidRPr="007C3BFE">
        <w:rPr>
          <w:rFonts w:ascii="Times New Roman" w:hAnsi="Times New Roman"/>
          <w:sz w:val="21"/>
          <w:szCs w:val="21"/>
          <w:lang w:val="en-US" w:eastAsia="zh-CN"/>
        </w:rPr>
        <w:t xml:space="preserve"> for Band n25</w:t>
      </w:r>
      <w:r w:rsidR="00FF2A78">
        <w:rPr>
          <w:rFonts w:ascii="Times New Roman" w:hAnsi="Times New Roman" w:hint="eastAsia"/>
          <w:sz w:val="21"/>
          <w:szCs w:val="21"/>
          <w:lang w:val="en-US" w:eastAsia="zh-CN"/>
        </w:rPr>
        <w:t>8</w:t>
      </w:r>
      <w:r w:rsidRPr="007C3BFE">
        <w:rPr>
          <w:rFonts w:ascii="Times New Roman" w:hAnsi="Times New Roman"/>
          <w:sz w:val="21"/>
          <w:szCs w:val="21"/>
          <w:lang w:val="en-US" w:eastAsia="zh-CN"/>
        </w:rPr>
        <w:t xml:space="preserve">, totally channel raster entries are </w:t>
      </w:r>
      <w:r w:rsidR="004949A8" w:rsidRPr="007C3BFE">
        <w:rPr>
          <w:rFonts w:ascii="Times New Roman" w:hAnsi="Times New Roman"/>
          <w:sz w:val="21"/>
          <w:szCs w:val="21"/>
          <w:lang w:val="en-US" w:eastAsia="zh-CN"/>
        </w:rPr>
        <w:t>54167</w:t>
      </w:r>
      <w:r w:rsidRPr="007C3BFE">
        <w:rPr>
          <w:rFonts w:ascii="Times New Roman" w:hAnsi="Times New Roman"/>
          <w:sz w:val="21"/>
          <w:szCs w:val="21"/>
          <w:lang w:val="en-US" w:eastAsia="zh-CN"/>
        </w:rPr>
        <w:t>.</w:t>
      </w:r>
    </w:p>
    <w:p w:rsidR="004949A8" w:rsidRPr="007C3BFE" w:rsidRDefault="004949A8" w:rsidP="007C3BFE">
      <w:pPr>
        <w:pStyle w:val="a5"/>
        <w:numPr>
          <w:ilvl w:val="0"/>
          <w:numId w:val="23"/>
        </w:numPr>
        <w:spacing w:after="120"/>
        <w:ind w:firstLineChars="0"/>
        <w:rPr>
          <w:rFonts w:ascii="Times New Roman" w:hAnsi="Times New Roman"/>
          <w:sz w:val="21"/>
          <w:szCs w:val="21"/>
          <w:lang w:val="en-US" w:eastAsia="zh-CN"/>
        </w:rPr>
      </w:pPr>
      <w:r w:rsidRPr="007C3BFE">
        <w:rPr>
          <w:rFonts w:ascii="Times New Roman" w:eastAsiaTheme="minorEastAsia" w:hAnsi="Times New Roman"/>
          <w:sz w:val="21"/>
          <w:szCs w:val="21"/>
          <w:lang w:val="en-US" w:eastAsia="zh-CN"/>
        </w:rPr>
        <w:t xml:space="preserve">No offsets to  </w:t>
      </w:r>
      <w:r w:rsidRPr="007C3BFE">
        <w:rPr>
          <w:rFonts w:ascii="Times New Roman" w:hAnsi="Times New Roman"/>
          <w:sz w:val="21"/>
          <w:szCs w:val="21"/>
          <w:lang w:val="en-US" w:eastAsia="zh-CN"/>
        </w:rPr>
        <w:t>F</w:t>
      </w:r>
      <w:r w:rsidRPr="007C3BFE">
        <w:rPr>
          <w:rFonts w:ascii="Times New Roman" w:hAnsi="Times New Roman"/>
          <w:sz w:val="21"/>
          <w:szCs w:val="21"/>
          <w:vertAlign w:val="subscript"/>
          <w:lang w:val="en-US" w:eastAsia="zh-CN"/>
        </w:rPr>
        <w:t>DL_low</w:t>
      </w:r>
      <w:r w:rsidRPr="007C3BFE">
        <w:rPr>
          <w:rFonts w:ascii="Times New Roman" w:hAnsi="Times New Roman"/>
          <w:sz w:val="21"/>
          <w:szCs w:val="21"/>
          <w:lang w:val="en-US" w:eastAsia="zh-CN"/>
        </w:rPr>
        <w:t xml:space="preserve"> for Band n259,  totally channel raster entries are </w:t>
      </w:r>
      <w:r w:rsidR="00C74069" w:rsidRPr="007C3BFE">
        <w:rPr>
          <w:rFonts w:ascii="Times New Roman" w:hAnsi="Times New Roman"/>
          <w:sz w:val="21"/>
          <w:szCs w:val="21"/>
          <w:lang w:val="en-US" w:eastAsia="zh-CN"/>
        </w:rPr>
        <w:t>26667</w:t>
      </w:r>
      <w:r w:rsidRPr="007C3BFE">
        <w:rPr>
          <w:rFonts w:ascii="Times New Roman" w:hAnsi="Times New Roman"/>
          <w:sz w:val="21"/>
          <w:szCs w:val="21"/>
          <w:lang w:val="en-US" w:eastAsia="zh-CN"/>
        </w:rPr>
        <w:t>.</w:t>
      </w:r>
    </w:p>
    <w:p w:rsidR="000F25D4" w:rsidRPr="007C3BFE" w:rsidRDefault="000F25D4" w:rsidP="007C3BFE">
      <w:pPr>
        <w:pStyle w:val="a5"/>
        <w:numPr>
          <w:ilvl w:val="0"/>
          <w:numId w:val="23"/>
        </w:numPr>
        <w:spacing w:after="120"/>
        <w:ind w:firstLineChars="0"/>
        <w:rPr>
          <w:rFonts w:ascii="Times New Roman" w:hAnsi="Times New Roman"/>
          <w:sz w:val="21"/>
          <w:szCs w:val="21"/>
          <w:lang w:val="en-US" w:eastAsia="zh-CN"/>
        </w:rPr>
      </w:pPr>
      <w:r w:rsidRPr="007C3BFE">
        <w:rPr>
          <w:rFonts w:ascii="Times New Roman" w:hAnsi="Times New Roman"/>
          <w:sz w:val="21"/>
          <w:szCs w:val="21"/>
          <w:lang w:val="en-US" w:eastAsia="zh-CN"/>
        </w:rPr>
        <w:t>+20kHz offset to F</w:t>
      </w:r>
      <w:r w:rsidRPr="007C3BFE">
        <w:rPr>
          <w:rFonts w:ascii="Times New Roman" w:hAnsi="Times New Roman"/>
          <w:sz w:val="21"/>
          <w:szCs w:val="21"/>
          <w:vertAlign w:val="subscript"/>
          <w:lang w:val="en-US" w:eastAsia="zh-CN"/>
        </w:rPr>
        <w:t>DL_low</w:t>
      </w:r>
      <w:r w:rsidRPr="007C3BFE">
        <w:rPr>
          <w:rFonts w:ascii="Times New Roman" w:hAnsi="Times New Roman"/>
          <w:sz w:val="21"/>
          <w:szCs w:val="21"/>
          <w:lang w:val="en-US" w:eastAsia="zh-CN"/>
        </w:rPr>
        <w:t xml:space="preserve"> for Band n260, totally channel raster entries are 50000.</w:t>
      </w:r>
    </w:p>
    <w:p w:rsidR="00DB332D" w:rsidRDefault="0031373F" w:rsidP="00DB332D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Similar to 100kHz channel raster, the </w:t>
      </w:r>
      <w:r w:rsidR="00236D3A">
        <w:rPr>
          <w:rFonts w:eastAsia="宋体" w:hint="eastAsia"/>
          <w:sz w:val="21"/>
          <w:szCs w:val="21"/>
          <w:lang w:val="en-US" w:eastAsia="zh-CN"/>
        </w:rPr>
        <w:t>NARFCN</w:t>
      </w:r>
      <w:r>
        <w:rPr>
          <w:rFonts w:eastAsia="宋体" w:hint="eastAsia"/>
          <w:sz w:val="21"/>
          <w:szCs w:val="21"/>
          <w:lang w:val="en-US" w:eastAsia="zh-CN"/>
        </w:rPr>
        <w:t xml:space="preserve">s for SCS based raster are </w:t>
      </w:r>
      <w:r w:rsidR="00DB332D">
        <w:rPr>
          <w:rFonts w:eastAsia="宋体" w:hint="eastAsia"/>
          <w:sz w:val="21"/>
          <w:szCs w:val="21"/>
          <w:lang w:val="en-US" w:eastAsia="zh-CN"/>
        </w:rPr>
        <w:t>proposed:</w:t>
      </w:r>
    </w:p>
    <w:p w:rsidR="00DB332D" w:rsidRPr="00E56B0E" w:rsidRDefault="00DB332D" w:rsidP="00DB332D">
      <w:pPr>
        <w:spacing w:before="120" w:after="120"/>
        <w:jc w:val="both"/>
        <w:rPr>
          <w:rFonts w:eastAsia="宋体"/>
          <w:b/>
          <w:sz w:val="21"/>
          <w:szCs w:val="21"/>
          <w:lang w:val="en-US"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3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.  </w:t>
      </w:r>
      <w:r w:rsidRPr="00E56B0E">
        <w:rPr>
          <w:rFonts w:eastAsia="宋体"/>
          <w:b/>
          <w:sz w:val="21"/>
          <w:szCs w:val="21"/>
          <w:lang w:val="en-US" w:eastAsia="zh-CN"/>
        </w:rPr>
        <w:t>T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he channel raster </w:t>
      </w:r>
      <w:r w:rsidR="00731097">
        <w:rPr>
          <w:rFonts w:eastAsia="宋体" w:hint="eastAsia"/>
          <w:b/>
          <w:sz w:val="21"/>
          <w:szCs w:val="21"/>
          <w:lang w:val="en-US" w:eastAsia="zh-CN"/>
        </w:rPr>
        <w:t>points number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for each band(i.e. </w:t>
      </w:r>
      <w:r w:rsidR="00236D3A">
        <w:rPr>
          <w:rFonts w:eastAsia="宋体" w:hint="eastAsia"/>
          <w:b/>
          <w:sz w:val="21"/>
          <w:szCs w:val="21"/>
          <w:lang w:val="en-US" w:eastAsia="zh-CN"/>
        </w:rPr>
        <w:t>NARFCN</w:t>
      </w:r>
      <w:r>
        <w:rPr>
          <w:rFonts w:eastAsia="宋体" w:hint="eastAsia"/>
          <w:b/>
          <w:sz w:val="21"/>
          <w:szCs w:val="21"/>
          <w:lang w:val="en-US" w:eastAsia="zh-CN"/>
        </w:rPr>
        <w:t>)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are proposed:</w:t>
      </w:r>
    </w:p>
    <w:p w:rsidR="00DB332D" w:rsidRDefault="00DB332D" w:rsidP="00DB332D">
      <w:pPr>
        <w:spacing w:before="120" w:after="120"/>
        <w:ind w:firstLineChars="350" w:firstLine="738"/>
        <w:jc w:val="both"/>
        <w:rPr>
          <w:rFonts w:eastAsiaTheme="minorEastAsia"/>
          <w:b/>
          <w:sz w:val="21"/>
          <w:szCs w:val="21"/>
          <w:lang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t>-  F</w:t>
      </w:r>
      <w:r w:rsidRPr="00E56B0E">
        <w:rPr>
          <w:rFonts w:eastAsia="宋体"/>
          <w:b/>
          <w:sz w:val="21"/>
          <w:szCs w:val="21"/>
          <w:lang w:val="en-US" w:eastAsia="zh-CN"/>
        </w:rPr>
        <w:t>o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r </w:t>
      </w:r>
      <w:r w:rsidR="00A92A5E">
        <w:rPr>
          <w:rFonts w:eastAsia="宋体" w:hint="eastAsia"/>
          <w:b/>
          <w:sz w:val="21"/>
          <w:szCs w:val="21"/>
          <w:lang w:val="en-US" w:eastAsia="zh-CN"/>
        </w:rPr>
        <w:t>15kHz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channel raster, </w:t>
      </w:r>
      <w:r w:rsidRPr="00E56B0E">
        <w:rPr>
          <w:b/>
          <w:sz w:val="21"/>
          <w:szCs w:val="21"/>
        </w:rPr>
        <w:t>F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= F</w:t>
      </w:r>
      <w:r w:rsidRPr="00E56B0E">
        <w:rPr>
          <w:b/>
          <w:sz w:val="21"/>
          <w:szCs w:val="21"/>
          <w:vertAlign w:val="subscript"/>
        </w:rPr>
        <w:t>DL_low</w:t>
      </w:r>
      <w:r w:rsidRPr="00E56B0E">
        <w:rPr>
          <w:b/>
          <w:sz w:val="21"/>
          <w:szCs w:val="21"/>
        </w:rPr>
        <w:t xml:space="preserve"> + </w:t>
      </w:r>
      <w:r w:rsidR="00A92A5E">
        <w:rPr>
          <w:rFonts w:eastAsiaTheme="minorEastAsia" w:hint="eastAsia"/>
          <w:b/>
          <w:sz w:val="21"/>
          <w:szCs w:val="21"/>
          <w:lang w:eastAsia="zh-CN"/>
        </w:rPr>
        <w:t>0.015</w:t>
      </w:r>
      <w:r w:rsidRPr="00E56B0E">
        <w:rPr>
          <w:b/>
          <w:sz w:val="21"/>
          <w:szCs w:val="21"/>
        </w:rPr>
        <w:t>(N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– N</w:t>
      </w:r>
      <w:r w:rsidRPr="00E56B0E">
        <w:rPr>
          <w:b/>
          <w:sz w:val="21"/>
          <w:szCs w:val="21"/>
          <w:vertAlign w:val="subscript"/>
        </w:rPr>
        <w:t>Offs-DL</w:t>
      </w:r>
      <w:r w:rsidRPr="00E56B0E">
        <w:rPr>
          <w:b/>
          <w:sz w:val="21"/>
          <w:szCs w:val="21"/>
        </w:rPr>
        <w:t>)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+ 0.01*M</w:t>
      </w:r>
      <w:r>
        <w:rPr>
          <w:rFonts w:eastAsiaTheme="minorEastAsia" w:hint="eastAsia"/>
          <w:b/>
          <w:sz w:val="21"/>
          <w:szCs w:val="21"/>
          <w:vertAlign w:val="subscript"/>
          <w:lang w:eastAsia="zh-CN"/>
        </w:rPr>
        <w:t>DL</w:t>
      </w:r>
      <w:r w:rsidR="00993510">
        <w:rPr>
          <w:rFonts w:eastAsiaTheme="minorEastAsia" w:hint="eastAsia"/>
          <w:b/>
          <w:sz w:val="21"/>
          <w:szCs w:val="21"/>
          <w:lang w:eastAsia="zh-CN"/>
        </w:rPr>
        <w:t xml:space="preserve"> , </w:t>
      </w:r>
      <w:r>
        <w:rPr>
          <w:rFonts w:eastAsiaTheme="minorEastAsia" w:hint="eastAsia"/>
          <w:b/>
          <w:sz w:val="21"/>
          <w:szCs w:val="21"/>
          <w:lang w:eastAsia="zh-CN"/>
        </w:rPr>
        <w:t>M</w:t>
      </w:r>
      <w:r>
        <w:rPr>
          <w:rFonts w:eastAsiaTheme="minorEastAsia" w:hint="eastAsia"/>
          <w:b/>
          <w:sz w:val="21"/>
          <w:szCs w:val="21"/>
          <w:vertAlign w:val="subscript"/>
          <w:lang w:eastAsia="zh-CN"/>
        </w:rPr>
        <w:t>DL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= 0, 1</w:t>
      </w:r>
    </w:p>
    <w:p w:rsidR="00A92A5E" w:rsidRPr="00A92A5E" w:rsidRDefault="00A92A5E" w:rsidP="00DB332D">
      <w:pPr>
        <w:spacing w:before="120" w:after="120"/>
        <w:ind w:firstLineChars="350" w:firstLine="738"/>
        <w:jc w:val="both"/>
        <w:rPr>
          <w:rFonts w:eastAsiaTheme="minorEastAsia"/>
          <w:b/>
          <w:sz w:val="21"/>
          <w:szCs w:val="21"/>
          <w:lang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t>-  F</w:t>
      </w:r>
      <w:r w:rsidRPr="00E56B0E">
        <w:rPr>
          <w:rFonts w:eastAsia="宋体"/>
          <w:b/>
          <w:sz w:val="21"/>
          <w:szCs w:val="21"/>
          <w:lang w:val="en-US" w:eastAsia="zh-CN"/>
        </w:rPr>
        <w:t>o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r </w:t>
      </w:r>
      <w:r>
        <w:rPr>
          <w:rFonts w:eastAsia="宋体" w:hint="eastAsia"/>
          <w:b/>
          <w:sz w:val="21"/>
          <w:szCs w:val="21"/>
          <w:lang w:val="en-US" w:eastAsia="zh-CN"/>
        </w:rPr>
        <w:t>60kHz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channel raster, </w:t>
      </w:r>
      <w:r w:rsidRPr="00E56B0E">
        <w:rPr>
          <w:b/>
          <w:sz w:val="21"/>
          <w:szCs w:val="21"/>
        </w:rPr>
        <w:t>F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= F</w:t>
      </w:r>
      <w:r w:rsidRPr="00E56B0E">
        <w:rPr>
          <w:b/>
          <w:sz w:val="21"/>
          <w:szCs w:val="21"/>
          <w:vertAlign w:val="subscript"/>
        </w:rPr>
        <w:t>DL_low</w:t>
      </w:r>
      <w:r w:rsidRPr="00E56B0E">
        <w:rPr>
          <w:b/>
          <w:sz w:val="21"/>
          <w:szCs w:val="21"/>
        </w:rPr>
        <w:t xml:space="preserve"> + </w:t>
      </w:r>
      <w:r>
        <w:rPr>
          <w:rFonts w:eastAsiaTheme="minorEastAsia" w:hint="eastAsia"/>
          <w:b/>
          <w:sz w:val="21"/>
          <w:szCs w:val="21"/>
          <w:lang w:eastAsia="zh-CN"/>
        </w:rPr>
        <w:t>0.06</w:t>
      </w:r>
      <w:r w:rsidRPr="00E56B0E">
        <w:rPr>
          <w:b/>
          <w:sz w:val="21"/>
          <w:szCs w:val="21"/>
        </w:rPr>
        <w:t xml:space="preserve"> (N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– N</w:t>
      </w:r>
      <w:r w:rsidRPr="00E56B0E">
        <w:rPr>
          <w:b/>
          <w:sz w:val="21"/>
          <w:szCs w:val="21"/>
          <w:vertAlign w:val="subscript"/>
        </w:rPr>
        <w:t>Offs-DL</w:t>
      </w:r>
      <w:r w:rsidRPr="00E56B0E">
        <w:rPr>
          <w:b/>
          <w:sz w:val="21"/>
          <w:szCs w:val="21"/>
        </w:rPr>
        <w:t>)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+ 0.01*M</w:t>
      </w:r>
      <w:r>
        <w:rPr>
          <w:rFonts w:eastAsiaTheme="minorEastAsia" w:hint="eastAsia"/>
          <w:b/>
          <w:sz w:val="21"/>
          <w:szCs w:val="21"/>
          <w:vertAlign w:val="subscript"/>
          <w:lang w:eastAsia="zh-CN"/>
        </w:rPr>
        <w:t>DL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="00993510">
        <w:rPr>
          <w:rFonts w:eastAsiaTheme="minorEastAsia" w:hint="eastAsia"/>
          <w:b/>
          <w:sz w:val="21"/>
          <w:szCs w:val="21"/>
          <w:lang w:eastAsia="zh-CN"/>
        </w:rPr>
        <w:t>,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 M</w:t>
      </w:r>
      <w:r>
        <w:rPr>
          <w:rFonts w:eastAsiaTheme="minorEastAsia" w:hint="eastAsia"/>
          <w:b/>
          <w:sz w:val="21"/>
          <w:szCs w:val="21"/>
          <w:vertAlign w:val="subscript"/>
          <w:lang w:eastAsia="zh-CN"/>
        </w:rPr>
        <w:t>DL</w:t>
      </w:r>
      <w:r w:rsidR="001B44FC">
        <w:rPr>
          <w:rFonts w:eastAsiaTheme="minorEastAsia" w:hint="eastAsia"/>
          <w:b/>
          <w:sz w:val="21"/>
          <w:szCs w:val="21"/>
          <w:lang w:eastAsia="zh-CN"/>
        </w:rPr>
        <w:t xml:space="preserve"> = 0, </w:t>
      </w:r>
      <w:r>
        <w:rPr>
          <w:rFonts w:eastAsiaTheme="minorEastAsia" w:hint="eastAsia"/>
          <w:b/>
          <w:sz w:val="21"/>
          <w:szCs w:val="21"/>
          <w:lang w:eastAsia="zh-CN"/>
        </w:rPr>
        <w:t>2</w:t>
      </w:r>
    </w:p>
    <w:p w:rsidR="00DB332D" w:rsidRDefault="00DB332D" w:rsidP="00DB332D">
      <w:pPr>
        <w:rPr>
          <w:rFonts w:eastAsiaTheme="minorEastAsia"/>
          <w:sz w:val="21"/>
          <w:szCs w:val="21"/>
          <w:lang w:eastAsia="zh-CN"/>
        </w:rPr>
      </w:pPr>
      <w:r w:rsidRPr="00CB7A2B">
        <w:rPr>
          <w:rFonts w:eastAsia="宋体" w:hint="eastAsia"/>
          <w:sz w:val="21"/>
          <w:szCs w:val="21"/>
          <w:lang w:eastAsia="zh-CN"/>
        </w:rPr>
        <w:t xml:space="preserve">where the </w:t>
      </w:r>
      <w:r w:rsidRPr="00CB7A2B">
        <w:rPr>
          <w:sz w:val="21"/>
          <w:szCs w:val="21"/>
        </w:rPr>
        <w:t>N</w:t>
      </w:r>
      <w:r w:rsidRPr="00CB7A2B">
        <w:rPr>
          <w:sz w:val="21"/>
          <w:szCs w:val="21"/>
          <w:vertAlign w:val="subscript"/>
        </w:rPr>
        <w:t>DL</w:t>
      </w:r>
      <w:r w:rsidRPr="00CB7A2B">
        <w:rPr>
          <w:sz w:val="21"/>
          <w:szCs w:val="21"/>
        </w:rPr>
        <w:t xml:space="preserve"> </w:t>
      </w:r>
      <w:r w:rsidRPr="00CB7A2B">
        <w:rPr>
          <w:rFonts w:eastAsiaTheme="minorEastAsia" w:hint="eastAsia"/>
          <w:sz w:val="21"/>
          <w:szCs w:val="21"/>
          <w:lang w:eastAsia="zh-CN"/>
        </w:rPr>
        <w:t xml:space="preserve">and </w:t>
      </w:r>
      <w:r w:rsidRPr="00CB7A2B">
        <w:rPr>
          <w:sz w:val="21"/>
          <w:szCs w:val="21"/>
        </w:rPr>
        <w:t xml:space="preserve"> N</w:t>
      </w:r>
      <w:r w:rsidRPr="00CB7A2B">
        <w:rPr>
          <w:sz w:val="21"/>
          <w:szCs w:val="21"/>
          <w:vertAlign w:val="subscript"/>
        </w:rPr>
        <w:t>Offs-DL</w:t>
      </w:r>
      <w:r w:rsidRPr="00CB7A2B">
        <w:rPr>
          <w:rFonts w:eastAsiaTheme="minorEastAsia" w:hint="eastAsia"/>
          <w:sz w:val="21"/>
          <w:szCs w:val="21"/>
          <w:lang w:eastAsia="zh-CN"/>
        </w:rPr>
        <w:t xml:space="preserve"> values </w:t>
      </w:r>
      <w:r>
        <w:rPr>
          <w:rFonts w:eastAsiaTheme="minorEastAsia" w:hint="eastAsia"/>
          <w:sz w:val="21"/>
          <w:szCs w:val="21"/>
          <w:lang w:eastAsia="zh-CN"/>
        </w:rPr>
        <w:t xml:space="preserve">for NR </w:t>
      </w:r>
      <w:r w:rsidRPr="00CB7A2B">
        <w:rPr>
          <w:rFonts w:eastAsiaTheme="minorEastAsia" w:hint="eastAsia"/>
          <w:sz w:val="21"/>
          <w:szCs w:val="21"/>
          <w:lang w:eastAsia="zh-CN"/>
        </w:rPr>
        <w:t>are FFS.</w:t>
      </w:r>
    </w:p>
    <w:bookmarkEnd w:id="17"/>
    <w:bookmarkEnd w:id="18"/>
    <w:bookmarkEnd w:id="19"/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eastAsia="宋体" w:hAnsi="Times New Roman"/>
          <w:b/>
          <w:sz w:val="28"/>
          <w:szCs w:val="24"/>
          <w:lang w:eastAsia="zh-CN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Conclusion</w:t>
      </w:r>
    </w:p>
    <w:p w:rsidR="000E6C9F" w:rsidRDefault="000E6C9F" w:rsidP="004F2D15">
      <w:pPr>
        <w:rPr>
          <w:rFonts w:eastAsia="宋体"/>
          <w:sz w:val="21"/>
          <w:szCs w:val="21"/>
          <w:lang w:eastAsia="zh-CN"/>
        </w:rPr>
      </w:pPr>
      <w:r w:rsidRPr="00E56B0E">
        <w:rPr>
          <w:rFonts w:eastAsia="宋体"/>
          <w:sz w:val="21"/>
          <w:szCs w:val="21"/>
          <w:lang w:eastAsia="zh-CN"/>
        </w:rPr>
        <w:t xml:space="preserve">In this contribution, </w:t>
      </w:r>
      <w:r w:rsidR="004F2D15" w:rsidRPr="00E56B0E">
        <w:rPr>
          <w:rFonts w:eastAsia="宋体"/>
          <w:sz w:val="21"/>
          <w:szCs w:val="21"/>
          <w:lang w:eastAsia="zh-CN"/>
        </w:rPr>
        <w:t xml:space="preserve">some </w:t>
      </w:r>
      <w:r w:rsidR="0077369E">
        <w:rPr>
          <w:rFonts w:eastAsia="宋体"/>
          <w:sz w:val="21"/>
          <w:szCs w:val="21"/>
          <w:lang w:eastAsia="zh-CN"/>
        </w:rPr>
        <w:t>discussions on</w:t>
      </w:r>
      <w:r w:rsidR="0077369E" w:rsidRPr="0077369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77369E" w:rsidRPr="00A11826">
        <w:rPr>
          <w:rFonts w:eastAsia="宋体" w:hint="eastAsia"/>
          <w:sz w:val="21"/>
          <w:szCs w:val="21"/>
          <w:lang w:val="en-US" w:eastAsia="zh-CN"/>
        </w:rPr>
        <w:t xml:space="preserve">NR </w:t>
      </w:r>
      <w:r w:rsidR="0077369E" w:rsidRPr="00A11826">
        <w:rPr>
          <w:rFonts w:eastAsia="宋体"/>
          <w:sz w:val="21"/>
          <w:szCs w:val="21"/>
          <w:lang w:val="en-US" w:eastAsia="zh-CN"/>
        </w:rPr>
        <w:t>channel raster</w:t>
      </w:r>
      <w:r w:rsidR="0077369E" w:rsidRPr="00A11826">
        <w:rPr>
          <w:rFonts w:eastAsia="宋体" w:hint="eastAsia"/>
          <w:sz w:val="21"/>
          <w:szCs w:val="21"/>
          <w:lang w:val="en-US" w:eastAsia="zh-CN"/>
        </w:rPr>
        <w:t xml:space="preserve"> points numbering</w:t>
      </w:r>
      <w:r w:rsidR="00152A2D" w:rsidRPr="00E56B0E">
        <w:rPr>
          <w:rFonts w:eastAsia="宋体" w:hint="eastAsia"/>
          <w:sz w:val="21"/>
          <w:szCs w:val="21"/>
          <w:lang w:eastAsia="zh-CN"/>
        </w:rPr>
        <w:t xml:space="preserve"> </w:t>
      </w:r>
      <w:r w:rsidRPr="00E56B0E">
        <w:rPr>
          <w:rFonts w:eastAsia="宋体"/>
          <w:sz w:val="21"/>
          <w:szCs w:val="21"/>
          <w:lang w:eastAsia="zh-CN"/>
        </w:rPr>
        <w:t xml:space="preserve">and have the following </w:t>
      </w:r>
      <w:r w:rsidRPr="00E56B0E">
        <w:rPr>
          <w:rFonts w:eastAsia="宋体" w:hint="eastAsia"/>
          <w:sz w:val="21"/>
          <w:szCs w:val="21"/>
          <w:lang w:eastAsia="zh-CN"/>
        </w:rPr>
        <w:t>proposals</w:t>
      </w:r>
      <w:r w:rsidRPr="00E56B0E">
        <w:rPr>
          <w:rFonts w:eastAsia="宋体"/>
          <w:sz w:val="21"/>
          <w:szCs w:val="21"/>
          <w:lang w:eastAsia="zh-CN"/>
        </w:rPr>
        <w:t>:</w:t>
      </w:r>
    </w:p>
    <w:p w:rsidR="00F835E4" w:rsidRPr="00E56B0E" w:rsidRDefault="00F835E4" w:rsidP="00F835E4">
      <w:pPr>
        <w:spacing w:before="120" w:after="120"/>
        <w:jc w:val="both"/>
        <w:rPr>
          <w:rFonts w:eastAsia="宋体"/>
          <w:b/>
          <w:sz w:val="21"/>
          <w:szCs w:val="21"/>
          <w:lang w:val="en-US"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1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.  </w:t>
      </w:r>
      <w:r w:rsidRPr="00E56B0E">
        <w:rPr>
          <w:rFonts w:eastAsia="宋体"/>
          <w:b/>
          <w:sz w:val="21"/>
          <w:szCs w:val="21"/>
          <w:lang w:val="en-US" w:eastAsia="zh-CN"/>
        </w:rPr>
        <w:t>T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he channel raster 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points number for each band (i.e. </w:t>
      </w:r>
      <w:r w:rsidR="00236D3A">
        <w:rPr>
          <w:rFonts w:eastAsia="宋体" w:hint="eastAsia"/>
          <w:b/>
          <w:sz w:val="21"/>
          <w:szCs w:val="21"/>
          <w:lang w:val="en-US" w:eastAsia="zh-CN"/>
        </w:rPr>
        <w:t>NARFCN</w:t>
      </w:r>
      <w:r>
        <w:rPr>
          <w:rFonts w:eastAsia="宋体" w:hint="eastAsia"/>
          <w:b/>
          <w:sz w:val="21"/>
          <w:szCs w:val="21"/>
          <w:lang w:val="en-US" w:eastAsia="zh-CN"/>
        </w:rPr>
        <w:t>)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are proposed:</w:t>
      </w:r>
    </w:p>
    <w:p w:rsidR="00F835E4" w:rsidRPr="00E56B0E" w:rsidRDefault="00F835E4" w:rsidP="00F835E4">
      <w:pPr>
        <w:spacing w:before="120" w:after="120"/>
        <w:ind w:firstLineChars="350" w:firstLine="738"/>
        <w:jc w:val="both"/>
        <w:rPr>
          <w:rFonts w:eastAsiaTheme="minorEastAsia"/>
          <w:b/>
          <w:sz w:val="21"/>
          <w:szCs w:val="21"/>
          <w:lang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t>-  F</w:t>
      </w:r>
      <w:r w:rsidRPr="00E56B0E">
        <w:rPr>
          <w:rFonts w:eastAsia="宋体"/>
          <w:b/>
          <w:sz w:val="21"/>
          <w:szCs w:val="21"/>
          <w:lang w:val="en-US" w:eastAsia="zh-CN"/>
        </w:rPr>
        <w:t>o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r 100kHz channel raster, </w:t>
      </w:r>
      <w:r w:rsidRPr="00E56B0E">
        <w:rPr>
          <w:b/>
          <w:sz w:val="21"/>
          <w:szCs w:val="21"/>
        </w:rPr>
        <w:t>F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= F</w:t>
      </w:r>
      <w:r w:rsidRPr="00E56B0E">
        <w:rPr>
          <w:b/>
          <w:sz w:val="21"/>
          <w:szCs w:val="21"/>
          <w:vertAlign w:val="subscript"/>
        </w:rPr>
        <w:t>DL_low</w:t>
      </w:r>
      <w:r w:rsidRPr="00E56B0E">
        <w:rPr>
          <w:b/>
          <w:sz w:val="21"/>
          <w:szCs w:val="21"/>
        </w:rPr>
        <w:t xml:space="preserve"> + 0.1(N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– N</w:t>
      </w:r>
      <w:r w:rsidRPr="00E56B0E">
        <w:rPr>
          <w:b/>
          <w:sz w:val="21"/>
          <w:szCs w:val="21"/>
          <w:vertAlign w:val="subscript"/>
        </w:rPr>
        <w:t>Offs-DL</w:t>
      </w:r>
      <w:r w:rsidRPr="00E56B0E">
        <w:rPr>
          <w:b/>
          <w:sz w:val="21"/>
          <w:szCs w:val="21"/>
        </w:rPr>
        <w:t>)</w:t>
      </w:r>
    </w:p>
    <w:p w:rsidR="00F835E4" w:rsidRPr="00B935B9" w:rsidRDefault="00F835E4" w:rsidP="00F835E4">
      <w:pPr>
        <w:rPr>
          <w:rFonts w:eastAsiaTheme="minorEastAsia"/>
          <w:sz w:val="21"/>
          <w:szCs w:val="21"/>
          <w:lang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2. The </w:t>
      </w:r>
      <w:r w:rsidRPr="00A629E2">
        <w:rPr>
          <w:rFonts w:eastAsia="宋体"/>
          <w:b/>
          <w:sz w:val="21"/>
          <w:szCs w:val="21"/>
          <w:lang w:val="en-US" w:eastAsia="zh-CN"/>
        </w:rPr>
        <w:t>numbering of the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SCS based</w:t>
      </w:r>
      <w:r w:rsidRPr="00A629E2">
        <w:rPr>
          <w:rFonts w:eastAsia="宋体"/>
          <w:b/>
          <w:sz w:val="21"/>
          <w:szCs w:val="21"/>
          <w:lang w:val="en-US" w:eastAsia="zh-CN"/>
        </w:rPr>
        <w:t xml:space="preserve"> raster entries</w:t>
      </w:r>
      <w:r w:rsidRPr="005037C6">
        <w:rPr>
          <w:rFonts w:eastAsia="宋体"/>
          <w:b/>
          <w:sz w:val="21"/>
          <w:szCs w:val="21"/>
          <w:lang w:val="en-US" w:eastAsia="zh-CN"/>
        </w:rPr>
        <w:t xml:space="preserve"> are indexed from 0kHz</w:t>
      </w:r>
    </w:p>
    <w:p w:rsidR="00F835E4" w:rsidRPr="00E56B0E" w:rsidRDefault="00F835E4" w:rsidP="00F835E4">
      <w:pPr>
        <w:spacing w:before="120" w:after="120"/>
        <w:jc w:val="both"/>
        <w:rPr>
          <w:rFonts w:eastAsia="宋体"/>
          <w:b/>
          <w:sz w:val="21"/>
          <w:szCs w:val="21"/>
          <w:lang w:val="en-US"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3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.  </w:t>
      </w:r>
      <w:r w:rsidRPr="00E56B0E">
        <w:rPr>
          <w:rFonts w:eastAsia="宋体"/>
          <w:b/>
          <w:sz w:val="21"/>
          <w:szCs w:val="21"/>
          <w:lang w:val="en-US" w:eastAsia="zh-CN"/>
        </w:rPr>
        <w:t>T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he channel raster 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points number for each band(i.e. </w:t>
      </w:r>
      <w:r w:rsidR="00236D3A">
        <w:rPr>
          <w:rFonts w:eastAsia="宋体" w:hint="eastAsia"/>
          <w:b/>
          <w:sz w:val="21"/>
          <w:szCs w:val="21"/>
          <w:lang w:val="en-US" w:eastAsia="zh-CN"/>
        </w:rPr>
        <w:t>NARFCN</w:t>
      </w:r>
      <w:r>
        <w:rPr>
          <w:rFonts w:eastAsia="宋体" w:hint="eastAsia"/>
          <w:b/>
          <w:sz w:val="21"/>
          <w:szCs w:val="21"/>
          <w:lang w:val="en-US" w:eastAsia="zh-CN"/>
        </w:rPr>
        <w:t>)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are proposed:</w:t>
      </w:r>
    </w:p>
    <w:p w:rsidR="00F835E4" w:rsidRDefault="00F835E4" w:rsidP="00F835E4">
      <w:pPr>
        <w:spacing w:before="120" w:after="120"/>
        <w:ind w:firstLineChars="350" w:firstLine="738"/>
        <w:jc w:val="both"/>
        <w:rPr>
          <w:rFonts w:eastAsiaTheme="minorEastAsia"/>
          <w:b/>
          <w:sz w:val="21"/>
          <w:szCs w:val="21"/>
          <w:lang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t>-  F</w:t>
      </w:r>
      <w:r w:rsidRPr="00E56B0E">
        <w:rPr>
          <w:rFonts w:eastAsia="宋体"/>
          <w:b/>
          <w:sz w:val="21"/>
          <w:szCs w:val="21"/>
          <w:lang w:val="en-US" w:eastAsia="zh-CN"/>
        </w:rPr>
        <w:t>o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r </w:t>
      </w:r>
      <w:r>
        <w:rPr>
          <w:rFonts w:eastAsia="宋体" w:hint="eastAsia"/>
          <w:b/>
          <w:sz w:val="21"/>
          <w:szCs w:val="21"/>
          <w:lang w:val="en-US" w:eastAsia="zh-CN"/>
        </w:rPr>
        <w:t>15kHz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channel raster, </w:t>
      </w:r>
      <w:r w:rsidRPr="00E56B0E">
        <w:rPr>
          <w:b/>
          <w:sz w:val="21"/>
          <w:szCs w:val="21"/>
        </w:rPr>
        <w:t>F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= F</w:t>
      </w:r>
      <w:r w:rsidRPr="00E56B0E">
        <w:rPr>
          <w:b/>
          <w:sz w:val="21"/>
          <w:szCs w:val="21"/>
          <w:vertAlign w:val="subscript"/>
        </w:rPr>
        <w:t>DL_low</w:t>
      </w:r>
      <w:r w:rsidRPr="00E56B0E">
        <w:rPr>
          <w:b/>
          <w:sz w:val="21"/>
          <w:szCs w:val="21"/>
        </w:rPr>
        <w:t xml:space="preserve"> + </w:t>
      </w:r>
      <w:r>
        <w:rPr>
          <w:rFonts w:eastAsiaTheme="minorEastAsia" w:hint="eastAsia"/>
          <w:b/>
          <w:sz w:val="21"/>
          <w:szCs w:val="21"/>
          <w:lang w:eastAsia="zh-CN"/>
        </w:rPr>
        <w:t>0.015</w:t>
      </w:r>
      <w:r w:rsidRPr="00E56B0E">
        <w:rPr>
          <w:b/>
          <w:sz w:val="21"/>
          <w:szCs w:val="21"/>
        </w:rPr>
        <w:t>(N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– N</w:t>
      </w:r>
      <w:r w:rsidRPr="00E56B0E">
        <w:rPr>
          <w:b/>
          <w:sz w:val="21"/>
          <w:szCs w:val="21"/>
          <w:vertAlign w:val="subscript"/>
        </w:rPr>
        <w:t>Offs-DL</w:t>
      </w:r>
      <w:r w:rsidRPr="00E56B0E">
        <w:rPr>
          <w:b/>
          <w:sz w:val="21"/>
          <w:szCs w:val="21"/>
        </w:rPr>
        <w:t>)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+ 0.01*M</w:t>
      </w:r>
      <w:r>
        <w:rPr>
          <w:rFonts w:eastAsiaTheme="minorEastAsia" w:hint="eastAsia"/>
          <w:b/>
          <w:sz w:val="21"/>
          <w:szCs w:val="21"/>
          <w:vertAlign w:val="subscript"/>
          <w:lang w:eastAsia="zh-CN"/>
        </w:rPr>
        <w:t>DL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="00993510">
        <w:rPr>
          <w:rFonts w:eastAsiaTheme="minorEastAsia" w:hint="eastAsia"/>
          <w:b/>
          <w:sz w:val="21"/>
          <w:szCs w:val="21"/>
          <w:lang w:eastAsia="zh-CN"/>
        </w:rPr>
        <w:t>,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  M</w:t>
      </w:r>
      <w:r>
        <w:rPr>
          <w:rFonts w:eastAsiaTheme="minorEastAsia" w:hint="eastAsia"/>
          <w:b/>
          <w:sz w:val="21"/>
          <w:szCs w:val="21"/>
          <w:vertAlign w:val="subscript"/>
          <w:lang w:eastAsia="zh-CN"/>
        </w:rPr>
        <w:t>DL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= 0, 1</w:t>
      </w:r>
    </w:p>
    <w:p w:rsidR="00F835E4" w:rsidRPr="00F835E4" w:rsidRDefault="00F835E4" w:rsidP="00F835E4">
      <w:pPr>
        <w:spacing w:before="120" w:after="120"/>
        <w:ind w:firstLineChars="350" w:firstLine="738"/>
        <w:jc w:val="both"/>
        <w:rPr>
          <w:rFonts w:eastAsia="宋体"/>
          <w:b/>
          <w:color w:val="FF0000"/>
          <w:sz w:val="21"/>
          <w:szCs w:val="21"/>
          <w:lang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t>-  F</w:t>
      </w:r>
      <w:r w:rsidRPr="00E56B0E">
        <w:rPr>
          <w:rFonts w:eastAsia="宋体"/>
          <w:b/>
          <w:sz w:val="21"/>
          <w:szCs w:val="21"/>
          <w:lang w:val="en-US" w:eastAsia="zh-CN"/>
        </w:rPr>
        <w:t>o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r </w:t>
      </w:r>
      <w:r>
        <w:rPr>
          <w:rFonts w:eastAsia="宋体" w:hint="eastAsia"/>
          <w:b/>
          <w:sz w:val="21"/>
          <w:szCs w:val="21"/>
          <w:lang w:val="en-US" w:eastAsia="zh-CN"/>
        </w:rPr>
        <w:t>60kHz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channel raster, </w:t>
      </w:r>
      <w:r w:rsidRPr="00E56B0E">
        <w:rPr>
          <w:b/>
          <w:sz w:val="21"/>
          <w:szCs w:val="21"/>
        </w:rPr>
        <w:t>F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= F</w:t>
      </w:r>
      <w:r w:rsidRPr="00E56B0E">
        <w:rPr>
          <w:b/>
          <w:sz w:val="21"/>
          <w:szCs w:val="21"/>
          <w:vertAlign w:val="subscript"/>
        </w:rPr>
        <w:t>DL_low</w:t>
      </w:r>
      <w:r w:rsidRPr="00E56B0E">
        <w:rPr>
          <w:b/>
          <w:sz w:val="21"/>
          <w:szCs w:val="21"/>
        </w:rPr>
        <w:t xml:space="preserve"> + </w:t>
      </w:r>
      <w:r>
        <w:rPr>
          <w:rFonts w:eastAsiaTheme="minorEastAsia" w:hint="eastAsia"/>
          <w:b/>
          <w:sz w:val="21"/>
          <w:szCs w:val="21"/>
          <w:lang w:eastAsia="zh-CN"/>
        </w:rPr>
        <w:t>0.06</w:t>
      </w:r>
      <w:r w:rsidRPr="00E56B0E">
        <w:rPr>
          <w:b/>
          <w:sz w:val="21"/>
          <w:szCs w:val="21"/>
        </w:rPr>
        <w:t xml:space="preserve"> (N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– N</w:t>
      </w:r>
      <w:r w:rsidRPr="00E56B0E">
        <w:rPr>
          <w:b/>
          <w:sz w:val="21"/>
          <w:szCs w:val="21"/>
          <w:vertAlign w:val="subscript"/>
        </w:rPr>
        <w:t>Offs-DL</w:t>
      </w:r>
      <w:r w:rsidRPr="00E56B0E">
        <w:rPr>
          <w:b/>
          <w:sz w:val="21"/>
          <w:szCs w:val="21"/>
        </w:rPr>
        <w:t>)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+ 0.01*M</w:t>
      </w:r>
      <w:r>
        <w:rPr>
          <w:rFonts w:eastAsiaTheme="minorEastAsia" w:hint="eastAsia"/>
          <w:b/>
          <w:sz w:val="21"/>
          <w:szCs w:val="21"/>
          <w:vertAlign w:val="subscript"/>
          <w:lang w:eastAsia="zh-CN"/>
        </w:rPr>
        <w:t>DL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 </w:t>
      </w:r>
      <w:r w:rsidR="00993510">
        <w:rPr>
          <w:rFonts w:eastAsiaTheme="minorEastAsia" w:hint="eastAsia"/>
          <w:b/>
          <w:sz w:val="21"/>
          <w:szCs w:val="21"/>
          <w:lang w:eastAsia="zh-CN"/>
        </w:rPr>
        <w:t>,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 M</w:t>
      </w:r>
      <w:r>
        <w:rPr>
          <w:rFonts w:eastAsiaTheme="minorEastAsia" w:hint="eastAsia"/>
          <w:b/>
          <w:sz w:val="21"/>
          <w:szCs w:val="21"/>
          <w:vertAlign w:val="subscript"/>
          <w:lang w:eastAsia="zh-CN"/>
        </w:rPr>
        <w:t>DL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= 0, 2</w:t>
      </w:r>
    </w:p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eastAsia="宋体" w:hAnsi="Times New Roman"/>
          <w:b/>
          <w:sz w:val="28"/>
          <w:szCs w:val="24"/>
          <w:lang w:eastAsia="zh-CN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lastRenderedPageBreak/>
        <w:t>Reference</w:t>
      </w:r>
    </w:p>
    <w:bookmarkEnd w:id="6"/>
    <w:p w:rsidR="00EB32FB" w:rsidRDefault="00E5707C" w:rsidP="008E1FA3">
      <w:pPr>
        <w:rPr>
          <w:rFonts w:eastAsia="宋体"/>
          <w:sz w:val="21"/>
          <w:szCs w:val="21"/>
          <w:lang w:eastAsia="zh-CN"/>
        </w:rPr>
      </w:pPr>
      <w:r w:rsidRPr="00E56B0E">
        <w:rPr>
          <w:rFonts w:eastAsia="宋体" w:hint="eastAsia"/>
          <w:sz w:val="21"/>
          <w:szCs w:val="21"/>
          <w:lang w:eastAsia="zh-CN"/>
        </w:rPr>
        <w:t>[1]R4-170</w:t>
      </w:r>
      <w:r w:rsidR="00EB32FB">
        <w:rPr>
          <w:rFonts w:eastAsia="宋体" w:hint="eastAsia"/>
          <w:sz w:val="21"/>
          <w:szCs w:val="21"/>
          <w:lang w:eastAsia="zh-CN"/>
        </w:rPr>
        <w:t>9934</w:t>
      </w:r>
      <w:r w:rsidRPr="00E56B0E">
        <w:rPr>
          <w:rFonts w:eastAsia="宋体" w:hint="eastAsia"/>
          <w:sz w:val="21"/>
          <w:szCs w:val="21"/>
          <w:lang w:eastAsia="zh-CN"/>
        </w:rPr>
        <w:t xml:space="preserve">, </w:t>
      </w:r>
      <w:r w:rsidR="00EB32FB" w:rsidRPr="00EB32FB">
        <w:rPr>
          <w:rFonts w:eastAsia="宋体"/>
          <w:sz w:val="21"/>
          <w:szCs w:val="21"/>
          <w:lang w:eastAsia="zh-CN"/>
        </w:rPr>
        <w:t>WF on DL Channel Raster for NR</w:t>
      </w:r>
      <w:r w:rsidRPr="00E56B0E">
        <w:rPr>
          <w:rFonts w:eastAsia="宋体" w:hint="eastAsia"/>
          <w:sz w:val="21"/>
          <w:szCs w:val="21"/>
          <w:lang w:eastAsia="zh-CN"/>
        </w:rPr>
        <w:t xml:space="preserve">, </w:t>
      </w:r>
      <w:r w:rsidR="008E1FA3" w:rsidRPr="00E56B0E">
        <w:rPr>
          <w:rFonts w:eastAsia="宋体"/>
          <w:sz w:val="21"/>
          <w:szCs w:val="21"/>
          <w:lang w:eastAsia="zh-CN"/>
        </w:rPr>
        <w:t>Qualcomm Incorporated, Ericsson</w:t>
      </w:r>
    </w:p>
    <w:p w:rsidR="00FD6D5E" w:rsidRPr="00E56B0E" w:rsidRDefault="00FD6D5E" w:rsidP="008E1FA3">
      <w:pPr>
        <w:rPr>
          <w:rFonts w:eastAsia="宋体"/>
          <w:sz w:val="21"/>
          <w:szCs w:val="21"/>
          <w:lang w:eastAsia="zh-CN"/>
        </w:rPr>
      </w:pPr>
      <w:r w:rsidRPr="00E56B0E">
        <w:rPr>
          <w:rFonts w:eastAsia="宋体" w:hint="eastAsia"/>
          <w:sz w:val="21"/>
          <w:szCs w:val="21"/>
          <w:lang w:eastAsia="zh-CN"/>
        </w:rPr>
        <w:t>[2] R4-170</w:t>
      </w:r>
      <w:r w:rsidR="0064400C">
        <w:rPr>
          <w:rFonts w:eastAsia="宋体" w:hint="eastAsia"/>
          <w:sz w:val="21"/>
          <w:szCs w:val="21"/>
          <w:lang w:eastAsia="zh-CN"/>
        </w:rPr>
        <w:t>9496</w:t>
      </w:r>
      <w:r w:rsidRPr="00E56B0E">
        <w:rPr>
          <w:rFonts w:eastAsia="宋体" w:hint="eastAsia"/>
          <w:sz w:val="21"/>
          <w:szCs w:val="21"/>
          <w:lang w:eastAsia="zh-CN"/>
        </w:rPr>
        <w:t xml:space="preserve">, </w:t>
      </w:r>
      <w:r w:rsidR="0064400C">
        <w:rPr>
          <w:rFonts w:eastAsia="宋体" w:hint="eastAsia"/>
          <w:sz w:val="21"/>
          <w:szCs w:val="21"/>
          <w:lang w:eastAsia="zh-CN"/>
        </w:rPr>
        <w:t xml:space="preserve"> </w:t>
      </w:r>
      <w:r w:rsidR="0064400C" w:rsidRPr="0064400C">
        <w:rPr>
          <w:rFonts w:eastAsia="宋体" w:hint="eastAsia"/>
          <w:sz w:val="21"/>
          <w:szCs w:val="21"/>
          <w:lang w:eastAsia="zh-CN"/>
        </w:rPr>
        <w:t>NR channel raster and sync raster</w:t>
      </w:r>
      <w:r w:rsidRPr="00E56B0E">
        <w:rPr>
          <w:rFonts w:eastAsia="宋体" w:hint="eastAsia"/>
          <w:sz w:val="21"/>
          <w:szCs w:val="21"/>
          <w:lang w:eastAsia="zh-CN"/>
        </w:rPr>
        <w:t xml:space="preserve">, </w:t>
      </w:r>
      <w:r w:rsidRPr="00E56B0E">
        <w:rPr>
          <w:rFonts w:eastAsia="宋体"/>
          <w:sz w:val="21"/>
          <w:szCs w:val="21"/>
          <w:lang w:eastAsia="zh-CN"/>
        </w:rPr>
        <w:t>ZTE</w:t>
      </w:r>
      <w:r w:rsidRPr="00E56B0E">
        <w:rPr>
          <w:rFonts w:eastAsia="宋体" w:hint="eastAsia"/>
          <w:sz w:val="21"/>
          <w:szCs w:val="21"/>
          <w:lang w:eastAsia="zh-CN"/>
        </w:rPr>
        <w:t xml:space="preserve"> </w:t>
      </w:r>
      <w:r w:rsidRPr="00E56B0E">
        <w:rPr>
          <w:rFonts w:eastAsia="宋体"/>
          <w:sz w:val="21"/>
          <w:szCs w:val="21"/>
          <w:lang w:eastAsia="zh-CN"/>
        </w:rPr>
        <w:t>Corporation</w:t>
      </w:r>
    </w:p>
    <w:p w:rsidR="00607B27" w:rsidRPr="00E56B0E" w:rsidRDefault="00607B27" w:rsidP="008E1FA3">
      <w:pPr>
        <w:rPr>
          <w:rFonts w:eastAsia="宋体"/>
          <w:sz w:val="21"/>
          <w:szCs w:val="21"/>
          <w:lang w:eastAsia="zh-CN"/>
        </w:rPr>
      </w:pPr>
    </w:p>
    <w:sectPr w:rsidR="00607B27" w:rsidRPr="00E56B0E" w:rsidSect="00073567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CB5" w:rsidRDefault="00606CB5">
      <w:pPr>
        <w:spacing w:after="0"/>
      </w:pPr>
      <w:r>
        <w:separator/>
      </w:r>
    </w:p>
  </w:endnote>
  <w:endnote w:type="continuationSeparator" w:id="1">
    <w:p w:rsidR="00606CB5" w:rsidRDefault="00606CB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C9F" w:rsidRDefault="000E6C9F">
    <w:pPr>
      <w:pStyle w:val="aff1"/>
    </w:pPr>
    <w:r>
      <w:tab/>
      <w:t xml:space="preserve"> </w:t>
    </w:r>
    <w:fldSimple w:instr=" PAGE ">
      <w:r w:rsidR="00993510">
        <w:rPr>
          <w:noProof/>
        </w:rPr>
        <w:t>4</w:t>
      </w:r>
    </w:fldSimple>
    <w:r>
      <w:rPr>
        <w:rFonts w:eastAsia="宋体" w:hint="eastAsia"/>
        <w:lang w:val="en-US" w:eastAsia="zh-CN"/>
      </w:rPr>
      <w:t>/</w:t>
    </w:r>
    <w:fldSimple w:instr=" NUMPAGES ">
      <w:r w:rsidR="00993510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CB5" w:rsidRDefault="00606CB5">
      <w:pPr>
        <w:spacing w:after="0"/>
      </w:pPr>
      <w:r>
        <w:separator/>
      </w:r>
    </w:p>
  </w:footnote>
  <w:footnote w:type="continuationSeparator" w:id="1">
    <w:p w:rsidR="00606CB5" w:rsidRDefault="00606CB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11366A9E"/>
    <w:multiLevelType w:val="hybridMultilevel"/>
    <w:tmpl w:val="E43A1A2E"/>
    <w:lvl w:ilvl="0" w:tplc="9D9E6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18DFE0">
      <w:start w:val="1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CB502">
      <w:start w:val="1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B03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741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7694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729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8603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9AF9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8E097D"/>
    <w:multiLevelType w:val="hybridMultilevel"/>
    <w:tmpl w:val="6A68B9BE"/>
    <w:lvl w:ilvl="0" w:tplc="4432A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4B6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44FC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E26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B80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FAE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AF1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181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DC2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27C60846"/>
    <w:multiLevelType w:val="multilevel"/>
    <w:tmpl w:val="27C60846"/>
    <w:lvl w:ilvl="0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7A1693"/>
    <w:multiLevelType w:val="hybridMultilevel"/>
    <w:tmpl w:val="9732C4E2"/>
    <w:lvl w:ilvl="0" w:tplc="84AEA6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94BF88">
      <w:start w:val="1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7479D6">
      <w:start w:val="1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0E0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9EC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2CC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078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0A0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C0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FD46003"/>
    <w:multiLevelType w:val="hybridMultilevel"/>
    <w:tmpl w:val="347E0F4C"/>
    <w:lvl w:ilvl="0" w:tplc="4CFCA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EDB76">
      <w:start w:val="14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3AE5C4">
      <w:start w:val="14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1E7A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100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E05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1222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AE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AE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5E05BD5"/>
    <w:multiLevelType w:val="multilevel"/>
    <w:tmpl w:val="45E05BD5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F84F30"/>
    <w:multiLevelType w:val="multilevel"/>
    <w:tmpl w:val="46F84F30"/>
    <w:lvl w:ilvl="0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564E3789"/>
    <w:multiLevelType w:val="multilevel"/>
    <w:tmpl w:val="711E211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4">
    <w:nsid w:val="576C0327"/>
    <w:multiLevelType w:val="multilevel"/>
    <w:tmpl w:val="576C0327"/>
    <w:lvl w:ilvl="0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87C28A"/>
    <w:multiLevelType w:val="singleLevel"/>
    <w:tmpl w:val="5987C28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>
    <w:nsid w:val="5AE71FF8"/>
    <w:multiLevelType w:val="hybridMultilevel"/>
    <w:tmpl w:val="2E06EA00"/>
    <w:lvl w:ilvl="0" w:tplc="B03C9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767BE0">
      <w:start w:val="1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C62E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6020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6EE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ECD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EC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5EE5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6CD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0601D4C"/>
    <w:multiLevelType w:val="hybridMultilevel"/>
    <w:tmpl w:val="0E7884BE"/>
    <w:lvl w:ilvl="0" w:tplc="A16670EE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D5406B0"/>
    <w:multiLevelType w:val="hybridMultilevel"/>
    <w:tmpl w:val="97EA81B0"/>
    <w:lvl w:ilvl="0" w:tplc="B4721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B0E81C">
      <w:start w:val="11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46C0DC">
      <w:start w:val="11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3AF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DAD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B61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9AF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629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EA7D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3E56F14"/>
    <w:multiLevelType w:val="multilevel"/>
    <w:tmpl w:val="73E56F1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F547DFD"/>
    <w:multiLevelType w:val="singleLevel"/>
    <w:tmpl w:val="7F547DFD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21"/>
  </w:num>
  <w:num w:numId="8">
    <w:abstractNumId w:val="14"/>
  </w:num>
  <w:num w:numId="9">
    <w:abstractNumId w:val="12"/>
  </w:num>
  <w:num w:numId="10">
    <w:abstractNumId w:val="20"/>
  </w:num>
  <w:num w:numId="11">
    <w:abstractNumId w:val="22"/>
  </w:num>
  <w:num w:numId="12">
    <w:abstractNumId w:val="11"/>
  </w:num>
  <w:num w:numId="13">
    <w:abstractNumId w:val="9"/>
  </w:num>
  <w:num w:numId="14">
    <w:abstractNumId w:val="15"/>
  </w:num>
  <w:num w:numId="15">
    <w:abstractNumId w:val="6"/>
  </w:num>
  <w:num w:numId="16">
    <w:abstractNumId w:val="13"/>
  </w:num>
  <w:num w:numId="17">
    <w:abstractNumId w:val="4"/>
  </w:num>
  <w:num w:numId="18">
    <w:abstractNumId w:val="16"/>
  </w:num>
  <w:num w:numId="19">
    <w:abstractNumId w:val="19"/>
  </w:num>
  <w:num w:numId="20">
    <w:abstractNumId w:val="10"/>
  </w:num>
  <w:num w:numId="21">
    <w:abstractNumId w:val="8"/>
  </w:num>
  <w:num w:numId="22">
    <w:abstractNumId w:val="3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displayBackgroundShape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8" fillcolor="white">
      <v:fill color="white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62732C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8ED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D01"/>
    <w:rsid w:val="00003F40"/>
    <w:rsid w:val="00003FCF"/>
    <w:rsid w:val="00004063"/>
    <w:rsid w:val="00004176"/>
    <w:rsid w:val="000048BB"/>
    <w:rsid w:val="000050BF"/>
    <w:rsid w:val="000052BA"/>
    <w:rsid w:val="00005575"/>
    <w:rsid w:val="00005789"/>
    <w:rsid w:val="00006019"/>
    <w:rsid w:val="0000613E"/>
    <w:rsid w:val="00006558"/>
    <w:rsid w:val="000067FD"/>
    <w:rsid w:val="000068A9"/>
    <w:rsid w:val="00006A65"/>
    <w:rsid w:val="00006CBC"/>
    <w:rsid w:val="00006E1B"/>
    <w:rsid w:val="0000725B"/>
    <w:rsid w:val="000072EE"/>
    <w:rsid w:val="000074AB"/>
    <w:rsid w:val="00007660"/>
    <w:rsid w:val="000078C2"/>
    <w:rsid w:val="0000797C"/>
    <w:rsid w:val="0000797D"/>
    <w:rsid w:val="000113B0"/>
    <w:rsid w:val="000115C1"/>
    <w:rsid w:val="00011764"/>
    <w:rsid w:val="000118F6"/>
    <w:rsid w:val="00011AF8"/>
    <w:rsid w:val="00011C8D"/>
    <w:rsid w:val="00011E3F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5D0E"/>
    <w:rsid w:val="00016150"/>
    <w:rsid w:val="000167CC"/>
    <w:rsid w:val="00016B01"/>
    <w:rsid w:val="00016B9B"/>
    <w:rsid w:val="00016DC3"/>
    <w:rsid w:val="00017204"/>
    <w:rsid w:val="00017612"/>
    <w:rsid w:val="0001798C"/>
    <w:rsid w:val="00017A6C"/>
    <w:rsid w:val="00017BE9"/>
    <w:rsid w:val="00017C43"/>
    <w:rsid w:val="000207EC"/>
    <w:rsid w:val="00020ADA"/>
    <w:rsid w:val="00020F48"/>
    <w:rsid w:val="000212D1"/>
    <w:rsid w:val="00021DAE"/>
    <w:rsid w:val="00022793"/>
    <w:rsid w:val="00022A32"/>
    <w:rsid w:val="00022E4A"/>
    <w:rsid w:val="00022ED3"/>
    <w:rsid w:val="00023276"/>
    <w:rsid w:val="0002336F"/>
    <w:rsid w:val="00023AA4"/>
    <w:rsid w:val="00023C93"/>
    <w:rsid w:val="00023E5C"/>
    <w:rsid w:val="00023FBB"/>
    <w:rsid w:val="000240E4"/>
    <w:rsid w:val="00024530"/>
    <w:rsid w:val="000245B5"/>
    <w:rsid w:val="00024825"/>
    <w:rsid w:val="00024A88"/>
    <w:rsid w:val="00024B7E"/>
    <w:rsid w:val="00024E47"/>
    <w:rsid w:val="00024ECC"/>
    <w:rsid w:val="00025434"/>
    <w:rsid w:val="000258A4"/>
    <w:rsid w:val="000259BC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3D19"/>
    <w:rsid w:val="0003419C"/>
    <w:rsid w:val="00034292"/>
    <w:rsid w:val="00034562"/>
    <w:rsid w:val="00034A39"/>
    <w:rsid w:val="00034EDF"/>
    <w:rsid w:val="000353C2"/>
    <w:rsid w:val="00035CEB"/>
    <w:rsid w:val="00036249"/>
    <w:rsid w:val="00036452"/>
    <w:rsid w:val="000365C7"/>
    <w:rsid w:val="00036740"/>
    <w:rsid w:val="00036813"/>
    <w:rsid w:val="00036CA4"/>
    <w:rsid w:val="00036E34"/>
    <w:rsid w:val="000372A3"/>
    <w:rsid w:val="00037364"/>
    <w:rsid w:val="0003743F"/>
    <w:rsid w:val="000374FE"/>
    <w:rsid w:val="0003796E"/>
    <w:rsid w:val="00037A0A"/>
    <w:rsid w:val="000407C3"/>
    <w:rsid w:val="00040ACC"/>
    <w:rsid w:val="00040ECD"/>
    <w:rsid w:val="0004127F"/>
    <w:rsid w:val="000414E9"/>
    <w:rsid w:val="00042230"/>
    <w:rsid w:val="000428E4"/>
    <w:rsid w:val="00042C0B"/>
    <w:rsid w:val="0004306A"/>
    <w:rsid w:val="000431EE"/>
    <w:rsid w:val="0004348B"/>
    <w:rsid w:val="0004349D"/>
    <w:rsid w:val="000436AD"/>
    <w:rsid w:val="0004374B"/>
    <w:rsid w:val="00043981"/>
    <w:rsid w:val="00043B58"/>
    <w:rsid w:val="00043BC5"/>
    <w:rsid w:val="00043C2C"/>
    <w:rsid w:val="00043E04"/>
    <w:rsid w:val="000442D9"/>
    <w:rsid w:val="00044776"/>
    <w:rsid w:val="00044C08"/>
    <w:rsid w:val="00045C2E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1F9B"/>
    <w:rsid w:val="000521E8"/>
    <w:rsid w:val="000523F8"/>
    <w:rsid w:val="000527E3"/>
    <w:rsid w:val="00052AC2"/>
    <w:rsid w:val="00052E57"/>
    <w:rsid w:val="00052F71"/>
    <w:rsid w:val="00053200"/>
    <w:rsid w:val="000536D3"/>
    <w:rsid w:val="00053AAA"/>
    <w:rsid w:val="00054128"/>
    <w:rsid w:val="00054629"/>
    <w:rsid w:val="00054633"/>
    <w:rsid w:val="000546F6"/>
    <w:rsid w:val="0005476A"/>
    <w:rsid w:val="000548AE"/>
    <w:rsid w:val="00054B2D"/>
    <w:rsid w:val="00054B6E"/>
    <w:rsid w:val="00054F7A"/>
    <w:rsid w:val="000552EB"/>
    <w:rsid w:val="00055373"/>
    <w:rsid w:val="000558EA"/>
    <w:rsid w:val="00055FF1"/>
    <w:rsid w:val="00056262"/>
    <w:rsid w:val="00056316"/>
    <w:rsid w:val="00057315"/>
    <w:rsid w:val="0005741B"/>
    <w:rsid w:val="00057440"/>
    <w:rsid w:val="000574E9"/>
    <w:rsid w:val="00057578"/>
    <w:rsid w:val="000575CE"/>
    <w:rsid w:val="00057F83"/>
    <w:rsid w:val="0006031D"/>
    <w:rsid w:val="000605E2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CFD"/>
    <w:rsid w:val="00061DEA"/>
    <w:rsid w:val="000622D3"/>
    <w:rsid w:val="000623D4"/>
    <w:rsid w:val="0006258D"/>
    <w:rsid w:val="00062789"/>
    <w:rsid w:val="00062821"/>
    <w:rsid w:val="00062A3B"/>
    <w:rsid w:val="00062C22"/>
    <w:rsid w:val="0006304B"/>
    <w:rsid w:val="0006356F"/>
    <w:rsid w:val="00063E7B"/>
    <w:rsid w:val="00064173"/>
    <w:rsid w:val="0006438F"/>
    <w:rsid w:val="000646FC"/>
    <w:rsid w:val="00064CB1"/>
    <w:rsid w:val="000652CF"/>
    <w:rsid w:val="00065393"/>
    <w:rsid w:val="00065510"/>
    <w:rsid w:val="0006557E"/>
    <w:rsid w:val="000655D4"/>
    <w:rsid w:val="000655EF"/>
    <w:rsid w:val="00065B22"/>
    <w:rsid w:val="00065CD5"/>
    <w:rsid w:val="00065DC9"/>
    <w:rsid w:val="000660A8"/>
    <w:rsid w:val="00066519"/>
    <w:rsid w:val="0006697D"/>
    <w:rsid w:val="00066B20"/>
    <w:rsid w:val="00066D0D"/>
    <w:rsid w:val="00066D7A"/>
    <w:rsid w:val="000674F7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1C0F"/>
    <w:rsid w:val="000724B4"/>
    <w:rsid w:val="00072EDF"/>
    <w:rsid w:val="00072FA9"/>
    <w:rsid w:val="000732DF"/>
    <w:rsid w:val="00073567"/>
    <w:rsid w:val="000738E9"/>
    <w:rsid w:val="000742CA"/>
    <w:rsid w:val="0007438A"/>
    <w:rsid w:val="0007457C"/>
    <w:rsid w:val="00074785"/>
    <w:rsid w:val="000749DF"/>
    <w:rsid w:val="000750F0"/>
    <w:rsid w:val="0007547B"/>
    <w:rsid w:val="000754FE"/>
    <w:rsid w:val="000755F2"/>
    <w:rsid w:val="00075BD5"/>
    <w:rsid w:val="00075D23"/>
    <w:rsid w:val="00075D6F"/>
    <w:rsid w:val="0007620E"/>
    <w:rsid w:val="00076A4D"/>
    <w:rsid w:val="00076D34"/>
    <w:rsid w:val="00077175"/>
    <w:rsid w:val="000773C2"/>
    <w:rsid w:val="00077703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439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1C4"/>
    <w:rsid w:val="000841E1"/>
    <w:rsid w:val="000841F2"/>
    <w:rsid w:val="000842BE"/>
    <w:rsid w:val="0008447C"/>
    <w:rsid w:val="00084520"/>
    <w:rsid w:val="00084580"/>
    <w:rsid w:val="00084822"/>
    <w:rsid w:val="00084B53"/>
    <w:rsid w:val="00084C6D"/>
    <w:rsid w:val="00084F0C"/>
    <w:rsid w:val="00085797"/>
    <w:rsid w:val="00085902"/>
    <w:rsid w:val="00085A46"/>
    <w:rsid w:val="00085DED"/>
    <w:rsid w:val="00085F72"/>
    <w:rsid w:val="000860E4"/>
    <w:rsid w:val="000870F4"/>
    <w:rsid w:val="00087120"/>
    <w:rsid w:val="0008742F"/>
    <w:rsid w:val="00087879"/>
    <w:rsid w:val="00087D45"/>
    <w:rsid w:val="000905E9"/>
    <w:rsid w:val="000907E8"/>
    <w:rsid w:val="000909DB"/>
    <w:rsid w:val="00090A09"/>
    <w:rsid w:val="00090D08"/>
    <w:rsid w:val="00090D17"/>
    <w:rsid w:val="00090D6A"/>
    <w:rsid w:val="00091527"/>
    <w:rsid w:val="000916A6"/>
    <w:rsid w:val="00091979"/>
    <w:rsid w:val="00092565"/>
    <w:rsid w:val="000928DA"/>
    <w:rsid w:val="0009307B"/>
    <w:rsid w:val="0009321C"/>
    <w:rsid w:val="00093A27"/>
    <w:rsid w:val="000943C0"/>
    <w:rsid w:val="00094702"/>
    <w:rsid w:val="000947DB"/>
    <w:rsid w:val="000949B0"/>
    <w:rsid w:val="00094C43"/>
    <w:rsid w:val="00094F97"/>
    <w:rsid w:val="00095331"/>
    <w:rsid w:val="00095A2F"/>
    <w:rsid w:val="00095CF4"/>
    <w:rsid w:val="00095E82"/>
    <w:rsid w:val="000961AB"/>
    <w:rsid w:val="000961BE"/>
    <w:rsid w:val="00096A18"/>
    <w:rsid w:val="00096B3B"/>
    <w:rsid w:val="0009722A"/>
    <w:rsid w:val="00097964"/>
    <w:rsid w:val="00097992"/>
    <w:rsid w:val="000A000F"/>
    <w:rsid w:val="000A04AF"/>
    <w:rsid w:val="000A07FE"/>
    <w:rsid w:val="000A0A93"/>
    <w:rsid w:val="000A0CFA"/>
    <w:rsid w:val="000A12E3"/>
    <w:rsid w:val="000A1331"/>
    <w:rsid w:val="000A18B6"/>
    <w:rsid w:val="000A1BA1"/>
    <w:rsid w:val="000A1CC0"/>
    <w:rsid w:val="000A1E99"/>
    <w:rsid w:val="000A2A87"/>
    <w:rsid w:val="000A2B9F"/>
    <w:rsid w:val="000A2D64"/>
    <w:rsid w:val="000A3328"/>
    <w:rsid w:val="000A3769"/>
    <w:rsid w:val="000A3917"/>
    <w:rsid w:val="000A3C3A"/>
    <w:rsid w:val="000A3D93"/>
    <w:rsid w:val="000A403E"/>
    <w:rsid w:val="000A40EC"/>
    <w:rsid w:val="000A4678"/>
    <w:rsid w:val="000A531E"/>
    <w:rsid w:val="000A5614"/>
    <w:rsid w:val="000A5966"/>
    <w:rsid w:val="000A6074"/>
    <w:rsid w:val="000A683D"/>
    <w:rsid w:val="000A6B30"/>
    <w:rsid w:val="000A7066"/>
    <w:rsid w:val="000A72DC"/>
    <w:rsid w:val="000A7B74"/>
    <w:rsid w:val="000B0382"/>
    <w:rsid w:val="000B0771"/>
    <w:rsid w:val="000B09FB"/>
    <w:rsid w:val="000B0DBD"/>
    <w:rsid w:val="000B0F64"/>
    <w:rsid w:val="000B10A7"/>
    <w:rsid w:val="000B1341"/>
    <w:rsid w:val="000B2248"/>
    <w:rsid w:val="000B2576"/>
    <w:rsid w:val="000B2773"/>
    <w:rsid w:val="000B2A80"/>
    <w:rsid w:val="000B316F"/>
    <w:rsid w:val="000B31EC"/>
    <w:rsid w:val="000B322A"/>
    <w:rsid w:val="000B35C1"/>
    <w:rsid w:val="000B369C"/>
    <w:rsid w:val="000B3710"/>
    <w:rsid w:val="000B3859"/>
    <w:rsid w:val="000B38E3"/>
    <w:rsid w:val="000B3B1F"/>
    <w:rsid w:val="000B3B6D"/>
    <w:rsid w:val="000B3E4D"/>
    <w:rsid w:val="000B4152"/>
    <w:rsid w:val="000B4289"/>
    <w:rsid w:val="000B4367"/>
    <w:rsid w:val="000B438B"/>
    <w:rsid w:val="000B5794"/>
    <w:rsid w:val="000B5F0A"/>
    <w:rsid w:val="000B5F78"/>
    <w:rsid w:val="000B5F7E"/>
    <w:rsid w:val="000B609D"/>
    <w:rsid w:val="000B6385"/>
    <w:rsid w:val="000B63FB"/>
    <w:rsid w:val="000B6E87"/>
    <w:rsid w:val="000B72A0"/>
    <w:rsid w:val="000B754D"/>
    <w:rsid w:val="000B78F9"/>
    <w:rsid w:val="000B7E8C"/>
    <w:rsid w:val="000C011B"/>
    <w:rsid w:val="000C0182"/>
    <w:rsid w:val="000C07BD"/>
    <w:rsid w:val="000C082F"/>
    <w:rsid w:val="000C088B"/>
    <w:rsid w:val="000C0C7F"/>
    <w:rsid w:val="000C0C9E"/>
    <w:rsid w:val="000C0DD9"/>
    <w:rsid w:val="000C10A2"/>
    <w:rsid w:val="000C10EE"/>
    <w:rsid w:val="000C1207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6FE"/>
    <w:rsid w:val="000C4928"/>
    <w:rsid w:val="000C4A1E"/>
    <w:rsid w:val="000C4A25"/>
    <w:rsid w:val="000C4A76"/>
    <w:rsid w:val="000C4CFE"/>
    <w:rsid w:val="000C4EDA"/>
    <w:rsid w:val="000C5293"/>
    <w:rsid w:val="000C534F"/>
    <w:rsid w:val="000C5FB6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67D"/>
    <w:rsid w:val="000C7733"/>
    <w:rsid w:val="000C791B"/>
    <w:rsid w:val="000C7A28"/>
    <w:rsid w:val="000C7A6A"/>
    <w:rsid w:val="000C7DB8"/>
    <w:rsid w:val="000C7F2E"/>
    <w:rsid w:val="000D006C"/>
    <w:rsid w:val="000D062E"/>
    <w:rsid w:val="000D0716"/>
    <w:rsid w:val="000D0808"/>
    <w:rsid w:val="000D0A75"/>
    <w:rsid w:val="000D0CFE"/>
    <w:rsid w:val="000D0ED4"/>
    <w:rsid w:val="000D13A1"/>
    <w:rsid w:val="000D1573"/>
    <w:rsid w:val="000D15D1"/>
    <w:rsid w:val="000D1677"/>
    <w:rsid w:val="000D18B0"/>
    <w:rsid w:val="000D1AA2"/>
    <w:rsid w:val="000D1CD4"/>
    <w:rsid w:val="000D1D86"/>
    <w:rsid w:val="000D29EA"/>
    <w:rsid w:val="000D3069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248"/>
    <w:rsid w:val="000D6634"/>
    <w:rsid w:val="000D6638"/>
    <w:rsid w:val="000D6947"/>
    <w:rsid w:val="000D6A30"/>
    <w:rsid w:val="000D6AA8"/>
    <w:rsid w:val="000D70CC"/>
    <w:rsid w:val="000D710D"/>
    <w:rsid w:val="000D783E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4ACC"/>
    <w:rsid w:val="000E4F5F"/>
    <w:rsid w:val="000E5883"/>
    <w:rsid w:val="000E58AE"/>
    <w:rsid w:val="000E5E67"/>
    <w:rsid w:val="000E6059"/>
    <w:rsid w:val="000E63BA"/>
    <w:rsid w:val="000E6452"/>
    <w:rsid w:val="000E6817"/>
    <w:rsid w:val="000E6834"/>
    <w:rsid w:val="000E6A95"/>
    <w:rsid w:val="000E6C9F"/>
    <w:rsid w:val="000E730E"/>
    <w:rsid w:val="000E7346"/>
    <w:rsid w:val="000E74B5"/>
    <w:rsid w:val="000E74E3"/>
    <w:rsid w:val="000E775F"/>
    <w:rsid w:val="000E782C"/>
    <w:rsid w:val="000F01AE"/>
    <w:rsid w:val="000F025B"/>
    <w:rsid w:val="000F029B"/>
    <w:rsid w:val="000F035C"/>
    <w:rsid w:val="000F0789"/>
    <w:rsid w:val="000F0EF9"/>
    <w:rsid w:val="000F0F92"/>
    <w:rsid w:val="000F0FE7"/>
    <w:rsid w:val="000F14CF"/>
    <w:rsid w:val="000F17C9"/>
    <w:rsid w:val="000F196B"/>
    <w:rsid w:val="000F25D4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61D5"/>
    <w:rsid w:val="000F7A9D"/>
    <w:rsid w:val="000F7CC8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1FDD"/>
    <w:rsid w:val="001028EF"/>
    <w:rsid w:val="00102E6A"/>
    <w:rsid w:val="00103038"/>
    <w:rsid w:val="001041BD"/>
    <w:rsid w:val="001042ED"/>
    <w:rsid w:val="0010446C"/>
    <w:rsid w:val="001044DF"/>
    <w:rsid w:val="001046B2"/>
    <w:rsid w:val="00104DCC"/>
    <w:rsid w:val="00104EB9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543"/>
    <w:rsid w:val="001119E6"/>
    <w:rsid w:val="0011256F"/>
    <w:rsid w:val="001125FD"/>
    <w:rsid w:val="0011267B"/>
    <w:rsid w:val="00112C2A"/>
    <w:rsid w:val="00112E41"/>
    <w:rsid w:val="00113234"/>
    <w:rsid w:val="00113830"/>
    <w:rsid w:val="00113A08"/>
    <w:rsid w:val="00113B38"/>
    <w:rsid w:val="00114137"/>
    <w:rsid w:val="00114391"/>
    <w:rsid w:val="001145E4"/>
    <w:rsid w:val="00114B49"/>
    <w:rsid w:val="00114EB0"/>
    <w:rsid w:val="00114F97"/>
    <w:rsid w:val="00115028"/>
    <w:rsid w:val="00115196"/>
    <w:rsid w:val="00115666"/>
    <w:rsid w:val="001158EA"/>
    <w:rsid w:val="00115CC4"/>
    <w:rsid w:val="00115CCC"/>
    <w:rsid w:val="00115DE3"/>
    <w:rsid w:val="00115FA5"/>
    <w:rsid w:val="0011632F"/>
    <w:rsid w:val="001163E3"/>
    <w:rsid w:val="0011644D"/>
    <w:rsid w:val="00116561"/>
    <w:rsid w:val="001165AD"/>
    <w:rsid w:val="001167A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AFC"/>
    <w:rsid w:val="00120D4E"/>
    <w:rsid w:val="001211EA"/>
    <w:rsid w:val="001213C4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0A0"/>
    <w:rsid w:val="001238E4"/>
    <w:rsid w:val="00123C9C"/>
    <w:rsid w:val="00124690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0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7E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F3D"/>
    <w:rsid w:val="00135409"/>
    <w:rsid w:val="001359C7"/>
    <w:rsid w:val="00135B37"/>
    <w:rsid w:val="00135C0C"/>
    <w:rsid w:val="0013613A"/>
    <w:rsid w:val="001362D4"/>
    <w:rsid w:val="00136403"/>
    <w:rsid w:val="001365FA"/>
    <w:rsid w:val="001369AA"/>
    <w:rsid w:val="00136A4E"/>
    <w:rsid w:val="00136BF2"/>
    <w:rsid w:val="001372CB"/>
    <w:rsid w:val="00137988"/>
    <w:rsid w:val="00137E5F"/>
    <w:rsid w:val="0014023E"/>
    <w:rsid w:val="00140385"/>
    <w:rsid w:val="00140452"/>
    <w:rsid w:val="0014094C"/>
    <w:rsid w:val="00140C79"/>
    <w:rsid w:val="00141B80"/>
    <w:rsid w:val="00141BF3"/>
    <w:rsid w:val="00141CB7"/>
    <w:rsid w:val="00141E03"/>
    <w:rsid w:val="00141ECD"/>
    <w:rsid w:val="00142234"/>
    <w:rsid w:val="001424E6"/>
    <w:rsid w:val="00143170"/>
    <w:rsid w:val="00144347"/>
    <w:rsid w:val="001446FF"/>
    <w:rsid w:val="001448E8"/>
    <w:rsid w:val="00144AA6"/>
    <w:rsid w:val="00144D5D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9BA"/>
    <w:rsid w:val="00146FEB"/>
    <w:rsid w:val="00147550"/>
    <w:rsid w:val="00147621"/>
    <w:rsid w:val="00147685"/>
    <w:rsid w:val="00147774"/>
    <w:rsid w:val="001477BD"/>
    <w:rsid w:val="00147CAC"/>
    <w:rsid w:val="00147EBC"/>
    <w:rsid w:val="00150650"/>
    <w:rsid w:val="00150AF0"/>
    <w:rsid w:val="00150DED"/>
    <w:rsid w:val="001512E7"/>
    <w:rsid w:val="00151B9D"/>
    <w:rsid w:val="00151F0C"/>
    <w:rsid w:val="00152256"/>
    <w:rsid w:val="00152710"/>
    <w:rsid w:val="001528B8"/>
    <w:rsid w:val="00152A2D"/>
    <w:rsid w:val="00152AF3"/>
    <w:rsid w:val="001531B7"/>
    <w:rsid w:val="00153206"/>
    <w:rsid w:val="0015467A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315"/>
    <w:rsid w:val="0015631C"/>
    <w:rsid w:val="001564C4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DF5"/>
    <w:rsid w:val="0016161C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42"/>
    <w:rsid w:val="001637E8"/>
    <w:rsid w:val="001638F9"/>
    <w:rsid w:val="00163CF2"/>
    <w:rsid w:val="00163EEC"/>
    <w:rsid w:val="00164364"/>
    <w:rsid w:val="00164AA2"/>
    <w:rsid w:val="00164B63"/>
    <w:rsid w:val="00164B64"/>
    <w:rsid w:val="00164CDF"/>
    <w:rsid w:val="00164D31"/>
    <w:rsid w:val="00164D78"/>
    <w:rsid w:val="00164EDC"/>
    <w:rsid w:val="00165C05"/>
    <w:rsid w:val="00166186"/>
    <w:rsid w:val="0016626C"/>
    <w:rsid w:val="001664E1"/>
    <w:rsid w:val="00166A31"/>
    <w:rsid w:val="00166ADE"/>
    <w:rsid w:val="00166B3C"/>
    <w:rsid w:val="00166E10"/>
    <w:rsid w:val="00167708"/>
    <w:rsid w:val="00170042"/>
    <w:rsid w:val="001700E7"/>
    <w:rsid w:val="00170C63"/>
    <w:rsid w:val="00170CBD"/>
    <w:rsid w:val="00170F2D"/>
    <w:rsid w:val="001715BF"/>
    <w:rsid w:val="001719D8"/>
    <w:rsid w:val="001719FC"/>
    <w:rsid w:val="00172EC2"/>
    <w:rsid w:val="00173801"/>
    <w:rsid w:val="00173804"/>
    <w:rsid w:val="001739B6"/>
    <w:rsid w:val="00173A0E"/>
    <w:rsid w:val="00174013"/>
    <w:rsid w:val="001745BA"/>
    <w:rsid w:val="001746B6"/>
    <w:rsid w:val="00174DEC"/>
    <w:rsid w:val="00175233"/>
    <w:rsid w:val="00175C30"/>
    <w:rsid w:val="0017626E"/>
    <w:rsid w:val="00176301"/>
    <w:rsid w:val="0017660A"/>
    <w:rsid w:val="0017660F"/>
    <w:rsid w:val="0017661B"/>
    <w:rsid w:val="00176821"/>
    <w:rsid w:val="001769A5"/>
    <w:rsid w:val="00176A99"/>
    <w:rsid w:val="00176AF2"/>
    <w:rsid w:val="00176D05"/>
    <w:rsid w:val="0017756E"/>
    <w:rsid w:val="00177586"/>
    <w:rsid w:val="001775AD"/>
    <w:rsid w:val="001776B3"/>
    <w:rsid w:val="0017776A"/>
    <w:rsid w:val="00177D89"/>
    <w:rsid w:val="00180597"/>
    <w:rsid w:val="001806D4"/>
    <w:rsid w:val="001808F2"/>
    <w:rsid w:val="00180EA9"/>
    <w:rsid w:val="00181062"/>
    <w:rsid w:val="00181069"/>
    <w:rsid w:val="0018108B"/>
    <w:rsid w:val="0018122E"/>
    <w:rsid w:val="00181240"/>
    <w:rsid w:val="00181331"/>
    <w:rsid w:val="001816B9"/>
    <w:rsid w:val="00181A59"/>
    <w:rsid w:val="00182171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1D3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1FE5"/>
    <w:rsid w:val="0019200C"/>
    <w:rsid w:val="00192068"/>
    <w:rsid w:val="0019227A"/>
    <w:rsid w:val="001924D0"/>
    <w:rsid w:val="001924D3"/>
    <w:rsid w:val="00192D61"/>
    <w:rsid w:val="0019342E"/>
    <w:rsid w:val="001937A3"/>
    <w:rsid w:val="00193850"/>
    <w:rsid w:val="00193CE4"/>
    <w:rsid w:val="00193D02"/>
    <w:rsid w:val="00193FAF"/>
    <w:rsid w:val="00193FE8"/>
    <w:rsid w:val="001941BB"/>
    <w:rsid w:val="001941C2"/>
    <w:rsid w:val="0019487C"/>
    <w:rsid w:val="001948A7"/>
    <w:rsid w:val="0019498D"/>
    <w:rsid w:val="00194EA0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591"/>
    <w:rsid w:val="001A09C9"/>
    <w:rsid w:val="001A0CE9"/>
    <w:rsid w:val="001A0D45"/>
    <w:rsid w:val="001A12A7"/>
    <w:rsid w:val="001A14A9"/>
    <w:rsid w:val="001A15F0"/>
    <w:rsid w:val="001A1B71"/>
    <w:rsid w:val="001A1C2C"/>
    <w:rsid w:val="001A1C31"/>
    <w:rsid w:val="001A2007"/>
    <w:rsid w:val="001A2382"/>
    <w:rsid w:val="001A26B0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D7A"/>
    <w:rsid w:val="001A5E11"/>
    <w:rsid w:val="001A6283"/>
    <w:rsid w:val="001A6A36"/>
    <w:rsid w:val="001A6F2C"/>
    <w:rsid w:val="001A6F36"/>
    <w:rsid w:val="001A7881"/>
    <w:rsid w:val="001A78ED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1DE"/>
    <w:rsid w:val="001B3515"/>
    <w:rsid w:val="001B3CE4"/>
    <w:rsid w:val="001B3F29"/>
    <w:rsid w:val="001B3FE7"/>
    <w:rsid w:val="001B4066"/>
    <w:rsid w:val="001B4388"/>
    <w:rsid w:val="001B44FC"/>
    <w:rsid w:val="001B4697"/>
    <w:rsid w:val="001B48CD"/>
    <w:rsid w:val="001B4FA7"/>
    <w:rsid w:val="001B511A"/>
    <w:rsid w:val="001B5208"/>
    <w:rsid w:val="001B5574"/>
    <w:rsid w:val="001B5826"/>
    <w:rsid w:val="001B5DBE"/>
    <w:rsid w:val="001B6266"/>
    <w:rsid w:val="001B6380"/>
    <w:rsid w:val="001B692C"/>
    <w:rsid w:val="001B6BE0"/>
    <w:rsid w:val="001B6CDE"/>
    <w:rsid w:val="001B6D94"/>
    <w:rsid w:val="001B6E1D"/>
    <w:rsid w:val="001B6ECA"/>
    <w:rsid w:val="001B6F35"/>
    <w:rsid w:val="001B7127"/>
    <w:rsid w:val="001B7452"/>
    <w:rsid w:val="001B78A3"/>
    <w:rsid w:val="001B79C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00C"/>
    <w:rsid w:val="001C2560"/>
    <w:rsid w:val="001C25BC"/>
    <w:rsid w:val="001C2D22"/>
    <w:rsid w:val="001C2DD3"/>
    <w:rsid w:val="001C33EB"/>
    <w:rsid w:val="001C3855"/>
    <w:rsid w:val="001C3DBF"/>
    <w:rsid w:val="001C416D"/>
    <w:rsid w:val="001C45EC"/>
    <w:rsid w:val="001C5186"/>
    <w:rsid w:val="001C52E3"/>
    <w:rsid w:val="001C57A7"/>
    <w:rsid w:val="001C5B9B"/>
    <w:rsid w:val="001C6751"/>
    <w:rsid w:val="001C6C0F"/>
    <w:rsid w:val="001C6DF7"/>
    <w:rsid w:val="001C6E05"/>
    <w:rsid w:val="001C7747"/>
    <w:rsid w:val="001C79A9"/>
    <w:rsid w:val="001D0182"/>
    <w:rsid w:val="001D02ED"/>
    <w:rsid w:val="001D0B2A"/>
    <w:rsid w:val="001D192F"/>
    <w:rsid w:val="001D19DF"/>
    <w:rsid w:val="001D1BA1"/>
    <w:rsid w:val="001D1EAA"/>
    <w:rsid w:val="001D21AF"/>
    <w:rsid w:val="001D2C4A"/>
    <w:rsid w:val="001D2F8D"/>
    <w:rsid w:val="001D2FFA"/>
    <w:rsid w:val="001D3A0B"/>
    <w:rsid w:val="001D3A18"/>
    <w:rsid w:val="001D3C0A"/>
    <w:rsid w:val="001D3E21"/>
    <w:rsid w:val="001D41FE"/>
    <w:rsid w:val="001D452C"/>
    <w:rsid w:val="001D4630"/>
    <w:rsid w:val="001D484A"/>
    <w:rsid w:val="001D4896"/>
    <w:rsid w:val="001D4945"/>
    <w:rsid w:val="001D4B80"/>
    <w:rsid w:val="001D4EA5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06F"/>
    <w:rsid w:val="001D711B"/>
    <w:rsid w:val="001D78B5"/>
    <w:rsid w:val="001D7D0E"/>
    <w:rsid w:val="001D7F30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23D"/>
    <w:rsid w:val="001E3784"/>
    <w:rsid w:val="001E37E3"/>
    <w:rsid w:val="001E3BE4"/>
    <w:rsid w:val="001E3CDC"/>
    <w:rsid w:val="001E3DD9"/>
    <w:rsid w:val="001E3DF9"/>
    <w:rsid w:val="001E3E52"/>
    <w:rsid w:val="001E41F3"/>
    <w:rsid w:val="001E49B1"/>
    <w:rsid w:val="001E4AA3"/>
    <w:rsid w:val="001E4CB4"/>
    <w:rsid w:val="001E4D5A"/>
    <w:rsid w:val="001E4DB4"/>
    <w:rsid w:val="001E50E2"/>
    <w:rsid w:val="001E54C1"/>
    <w:rsid w:val="001E5728"/>
    <w:rsid w:val="001E5B32"/>
    <w:rsid w:val="001E5FFD"/>
    <w:rsid w:val="001E6238"/>
    <w:rsid w:val="001E667E"/>
    <w:rsid w:val="001E69E1"/>
    <w:rsid w:val="001E6C42"/>
    <w:rsid w:val="001E7299"/>
    <w:rsid w:val="001E79A3"/>
    <w:rsid w:val="001E7D40"/>
    <w:rsid w:val="001F0201"/>
    <w:rsid w:val="001F0DEF"/>
    <w:rsid w:val="001F1101"/>
    <w:rsid w:val="001F11E2"/>
    <w:rsid w:val="001F1309"/>
    <w:rsid w:val="001F14E3"/>
    <w:rsid w:val="001F1612"/>
    <w:rsid w:val="001F1CBC"/>
    <w:rsid w:val="001F2175"/>
    <w:rsid w:val="001F244A"/>
    <w:rsid w:val="001F2777"/>
    <w:rsid w:val="001F2A47"/>
    <w:rsid w:val="001F2C04"/>
    <w:rsid w:val="001F3470"/>
    <w:rsid w:val="001F386E"/>
    <w:rsid w:val="001F3FED"/>
    <w:rsid w:val="001F4465"/>
    <w:rsid w:val="001F4C4B"/>
    <w:rsid w:val="001F4DCC"/>
    <w:rsid w:val="001F52DA"/>
    <w:rsid w:val="001F56FF"/>
    <w:rsid w:val="001F5737"/>
    <w:rsid w:val="001F5790"/>
    <w:rsid w:val="001F5E58"/>
    <w:rsid w:val="001F5FB4"/>
    <w:rsid w:val="001F61FA"/>
    <w:rsid w:val="001F69D6"/>
    <w:rsid w:val="001F772D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895"/>
    <w:rsid w:val="00201C66"/>
    <w:rsid w:val="00201FC6"/>
    <w:rsid w:val="00202363"/>
    <w:rsid w:val="002023A8"/>
    <w:rsid w:val="002024BF"/>
    <w:rsid w:val="002024F4"/>
    <w:rsid w:val="00202978"/>
    <w:rsid w:val="00202AD1"/>
    <w:rsid w:val="0020390E"/>
    <w:rsid w:val="00203B2A"/>
    <w:rsid w:val="002044FE"/>
    <w:rsid w:val="00204DE2"/>
    <w:rsid w:val="002050DE"/>
    <w:rsid w:val="0020587A"/>
    <w:rsid w:val="00205E95"/>
    <w:rsid w:val="00206431"/>
    <w:rsid w:val="00206464"/>
    <w:rsid w:val="00206675"/>
    <w:rsid w:val="00206AE3"/>
    <w:rsid w:val="00206BBE"/>
    <w:rsid w:val="00206F26"/>
    <w:rsid w:val="002076C9"/>
    <w:rsid w:val="00207793"/>
    <w:rsid w:val="00207ACF"/>
    <w:rsid w:val="00210029"/>
    <w:rsid w:val="0021036C"/>
    <w:rsid w:val="002103D8"/>
    <w:rsid w:val="0021058D"/>
    <w:rsid w:val="00210612"/>
    <w:rsid w:val="00210C15"/>
    <w:rsid w:val="00211326"/>
    <w:rsid w:val="002118AD"/>
    <w:rsid w:val="00211AEB"/>
    <w:rsid w:val="00211F79"/>
    <w:rsid w:val="002124C2"/>
    <w:rsid w:val="00212BAB"/>
    <w:rsid w:val="00212DB9"/>
    <w:rsid w:val="00212F1A"/>
    <w:rsid w:val="00213D32"/>
    <w:rsid w:val="00213F9B"/>
    <w:rsid w:val="00214333"/>
    <w:rsid w:val="00214544"/>
    <w:rsid w:val="0021468D"/>
    <w:rsid w:val="002146EA"/>
    <w:rsid w:val="002146F1"/>
    <w:rsid w:val="00214772"/>
    <w:rsid w:val="00214885"/>
    <w:rsid w:val="00214B1C"/>
    <w:rsid w:val="00214B36"/>
    <w:rsid w:val="0021520C"/>
    <w:rsid w:val="0021531A"/>
    <w:rsid w:val="002155A4"/>
    <w:rsid w:val="002159E9"/>
    <w:rsid w:val="00215BB3"/>
    <w:rsid w:val="00215BE3"/>
    <w:rsid w:val="002163FD"/>
    <w:rsid w:val="002167A3"/>
    <w:rsid w:val="002168DA"/>
    <w:rsid w:val="00216E00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54"/>
    <w:rsid w:val="00221063"/>
    <w:rsid w:val="00221082"/>
    <w:rsid w:val="002216EA"/>
    <w:rsid w:val="00221A19"/>
    <w:rsid w:val="00221C82"/>
    <w:rsid w:val="00221D10"/>
    <w:rsid w:val="00221D63"/>
    <w:rsid w:val="002221D7"/>
    <w:rsid w:val="0022231D"/>
    <w:rsid w:val="0022296C"/>
    <w:rsid w:val="00222E0F"/>
    <w:rsid w:val="002233EB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95C"/>
    <w:rsid w:val="002269A8"/>
    <w:rsid w:val="00226AF5"/>
    <w:rsid w:val="00226B9F"/>
    <w:rsid w:val="00226BF3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CF1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6D3A"/>
    <w:rsid w:val="00236F57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2DA"/>
    <w:rsid w:val="002423B3"/>
    <w:rsid w:val="0024242F"/>
    <w:rsid w:val="00242508"/>
    <w:rsid w:val="0024260C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B50"/>
    <w:rsid w:val="00243C47"/>
    <w:rsid w:val="00243E91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B3D"/>
    <w:rsid w:val="00245EFC"/>
    <w:rsid w:val="0024624D"/>
    <w:rsid w:val="002466BC"/>
    <w:rsid w:val="0024674B"/>
    <w:rsid w:val="0024678E"/>
    <w:rsid w:val="0024679C"/>
    <w:rsid w:val="00246AF0"/>
    <w:rsid w:val="00246B02"/>
    <w:rsid w:val="00246C2E"/>
    <w:rsid w:val="00246E91"/>
    <w:rsid w:val="0024713B"/>
    <w:rsid w:val="002479AA"/>
    <w:rsid w:val="00247A48"/>
    <w:rsid w:val="00247ABF"/>
    <w:rsid w:val="00247B29"/>
    <w:rsid w:val="00250561"/>
    <w:rsid w:val="00250854"/>
    <w:rsid w:val="00250985"/>
    <w:rsid w:val="00250B62"/>
    <w:rsid w:val="00250BA9"/>
    <w:rsid w:val="00250DF8"/>
    <w:rsid w:val="0025100F"/>
    <w:rsid w:val="002512F9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180"/>
    <w:rsid w:val="00255735"/>
    <w:rsid w:val="00255B2E"/>
    <w:rsid w:val="00255F5F"/>
    <w:rsid w:val="002568AE"/>
    <w:rsid w:val="00256C14"/>
    <w:rsid w:val="002570E3"/>
    <w:rsid w:val="00257310"/>
    <w:rsid w:val="0025745D"/>
    <w:rsid w:val="00257481"/>
    <w:rsid w:val="002575D5"/>
    <w:rsid w:val="002575FC"/>
    <w:rsid w:val="00257AB6"/>
    <w:rsid w:val="00257AD3"/>
    <w:rsid w:val="00257D3D"/>
    <w:rsid w:val="00257FE5"/>
    <w:rsid w:val="002601F2"/>
    <w:rsid w:val="0026022F"/>
    <w:rsid w:val="002608C5"/>
    <w:rsid w:val="00260A22"/>
    <w:rsid w:val="00260B03"/>
    <w:rsid w:val="00260FEA"/>
    <w:rsid w:val="002612BD"/>
    <w:rsid w:val="00261694"/>
    <w:rsid w:val="002617C6"/>
    <w:rsid w:val="00261CB3"/>
    <w:rsid w:val="00261DFB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401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6F55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22D"/>
    <w:rsid w:val="00270805"/>
    <w:rsid w:val="002708D2"/>
    <w:rsid w:val="00270CE1"/>
    <w:rsid w:val="00271191"/>
    <w:rsid w:val="00271265"/>
    <w:rsid w:val="0027135D"/>
    <w:rsid w:val="002714F3"/>
    <w:rsid w:val="002718B2"/>
    <w:rsid w:val="00271DD0"/>
    <w:rsid w:val="00272610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1FF"/>
    <w:rsid w:val="002756A2"/>
    <w:rsid w:val="00275CC5"/>
    <w:rsid w:val="00275D12"/>
    <w:rsid w:val="00276135"/>
    <w:rsid w:val="0027654B"/>
    <w:rsid w:val="00276A70"/>
    <w:rsid w:val="00276A7C"/>
    <w:rsid w:val="00276ACA"/>
    <w:rsid w:val="00276B1F"/>
    <w:rsid w:val="00276F2A"/>
    <w:rsid w:val="0027724D"/>
    <w:rsid w:val="00277338"/>
    <w:rsid w:val="00277B08"/>
    <w:rsid w:val="00277B4C"/>
    <w:rsid w:val="0028019D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C1"/>
    <w:rsid w:val="00283DEF"/>
    <w:rsid w:val="00284133"/>
    <w:rsid w:val="0028509B"/>
    <w:rsid w:val="00285268"/>
    <w:rsid w:val="00285291"/>
    <w:rsid w:val="00285652"/>
    <w:rsid w:val="00285734"/>
    <w:rsid w:val="002858F3"/>
    <w:rsid w:val="00285FED"/>
    <w:rsid w:val="002862E7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284"/>
    <w:rsid w:val="002904FE"/>
    <w:rsid w:val="00290A80"/>
    <w:rsid w:val="00290C01"/>
    <w:rsid w:val="00290F2D"/>
    <w:rsid w:val="00291120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3C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686D"/>
    <w:rsid w:val="00297942"/>
    <w:rsid w:val="00297BF2"/>
    <w:rsid w:val="00297CEA"/>
    <w:rsid w:val="00297FFB"/>
    <w:rsid w:val="002A011F"/>
    <w:rsid w:val="002A03B3"/>
    <w:rsid w:val="002A0441"/>
    <w:rsid w:val="002A07AC"/>
    <w:rsid w:val="002A082D"/>
    <w:rsid w:val="002A0A24"/>
    <w:rsid w:val="002A0B43"/>
    <w:rsid w:val="002A122F"/>
    <w:rsid w:val="002A13A7"/>
    <w:rsid w:val="002A1A73"/>
    <w:rsid w:val="002A1B0B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0D2"/>
    <w:rsid w:val="002A4115"/>
    <w:rsid w:val="002A42A3"/>
    <w:rsid w:val="002A44DC"/>
    <w:rsid w:val="002A470A"/>
    <w:rsid w:val="002A4E86"/>
    <w:rsid w:val="002A4EAF"/>
    <w:rsid w:val="002A56F7"/>
    <w:rsid w:val="002A5AC7"/>
    <w:rsid w:val="002A5AF3"/>
    <w:rsid w:val="002A5CB3"/>
    <w:rsid w:val="002A5DCA"/>
    <w:rsid w:val="002A5FA9"/>
    <w:rsid w:val="002A5FEA"/>
    <w:rsid w:val="002A67D4"/>
    <w:rsid w:val="002A68A3"/>
    <w:rsid w:val="002A6A75"/>
    <w:rsid w:val="002A6AA3"/>
    <w:rsid w:val="002A6AB3"/>
    <w:rsid w:val="002A6B22"/>
    <w:rsid w:val="002A6D2F"/>
    <w:rsid w:val="002A6FBE"/>
    <w:rsid w:val="002A7453"/>
    <w:rsid w:val="002A7592"/>
    <w:rsid w:val="002A78FB"/>
    <w:rsid w:val="002A799C"/>
    <w:rsid w:val="002B00E3"/>
    <w:rsid w:val="002B015A"/>
    <w:rsid w:val="002B0196"/>
    <w:rsid w:val="002B0271"/>
    <w:rsid w:val="002B02ED"/>
    <w:rsid w:val="002B0449"/>
    <w:rsid w:val="002B0CE4"/>
    <w:rsid w:val="002B0CF8"/>
    <w:rsid w:val="002B0D89"/>
    <w:rsid w:val="002B0FB0"/>
    <w:rsid w:val="002B1686"/>
    <w:rsid w:val="002B1DD0"/>
    <w:rsid w:val="002B2293"/>
    <w:rsid w:val="002B22D1"/>
    <w:rsid w:val="002B28CF"/>
    <w:rsid w:val="002B2C60"/>
    <w:rsid w:val="002B2DD6"/>
    <w:rsid w:val="002B310B"/>
    <w:rsid w:val="002B31F2"/>
    <w:rsid w:val="002B34AE"/>
    <w:rsid w:val="002B4137"/>
    <w:rsid w:val="002B4186"/>
    <w:rsid w:val="002B44D4"/>
    <w:rsid w:val="002B4530"/>
    <w:rsid w:val="002B463F"/>
    <w:rsid w:val="002B4B09"/>
    <w:rsid w:val="002B4B2A"/>
    <w:rsid w:val="002B4E3F"/>
    <w:rsid w:val="002B4EA5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A31"/>
    <w:rsid w:val="002B7BEF"/>
    <w:rsid w:val="002C0528"/>
    <w:rsid w:val="002C06C4"/>
    <w:rsid w:val="002C0870"/>
    <w:rsid w:val="002C121C"/>
    <w:rsid w:val="002C1490"/>
    <w:rsid w:val="002C14DC"/>
    <w:rsid w:val="002C15B3"/>
    <w:rsid w:val="002C179E"/>
    <w:rsid w:val="002C1FB7"/>
    <w:rsid w:val="002C219E"/>
    <w:rsid w:val="002C23A7"/>
    <w:rsid w:val="002C24BB"/>
    <w:rsid w:val="002C2735"/>
    <w:rsid w:val="002C28CD"/>
    <w:rsid w:val="002C3118"/>
    <w:rsid w:val="002C3E2A"/>
    <w:rsid w:val="002C3F14"/>
    <w:rsid w:val="002C4092"/>
    <w:rsid w:val="002C436C"/>
    <w:rsid w:val="002C4623"/>
    <w:rsid w:val="002C4624"/>
    <w:rsid w:val="002C48E1"/>
    <w:rsid w:val="002C48F0"/>
    <w:rsid w:val="002C4996"/>
    <w:rsid w:val="002C4BB4"/>
    <w:rsid w:val="002C4E03"/>
    <w:rsid w:val="002C50FD"/>
    <w:rsid w:val="002C5525"/>
    <w:rsid w:val="002C55A1"/>
    <w:rsid w:val="002C6178"/>
    <w:rsid w:val="002C678A"/>
    <w:rsid w:val="002C67C9"/>
    <w:rsid w:val="002C6AFA"/>
    <w:rsid w:val="002C6E0A"/>
    <w:rsid w:val="002C6F80"/>
    <w:rsid w:val="002C72F7"/>
    <w:rsid w:val="002C76A9"/>
    <w:rsid w:val="002C7797"/>
    <w:rsid w:val="002C7CCF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1AD0"/>
    <w:rsid w:val="002D1B52"/>
    <w:rsid w:val="002D255E"/>
    <w:rsid w:val="002D25D5"/>
    <w:rsid w:val="002D2A12"/>
    <w:rsid w:val="002D2F48"/>
    <w:rsid w:val="002D32AD"/>
    <w:rsid w:val="002D349B"/>
    <w:rsid w:val="002D35EE"/>
    <w:rsid w:val="002D3E96"/>
    <w:rsid w:val="002D404E"/>
    <w:rsid w:val="002D429F"/>
    <w:rsid w:val="002D4A87"/>
    <w:rsid w:val="002D4B06"/>
    <w:rsid w:val="002D4DA1"/>
    <w:rsid w:val="002D4DFC"/>
    <w:rsid w:val="002D4E51"/>
    <w:rsid w:val="002D4FA1"/>
    <w:rsid w:val="002D50D2"/>
    <w:rsid w:val="002D52BA"/>
    <w:rsid w:val="002D54B4"/>
    <w:rsid w:val="002D59A6"/>
    <w:rsid w:val="002D6410"/>
    <w:rsid w:val="002D669D"/>
    <w:rsid w:val="002D670E"/>
    <w:rsid w:val="002D6882"/>
    <w:rsid w:val="002D68AE"/>
    <w:rsid w:val="002D6921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507"/>
    <w:rsid w:val="002E16EB"/>
    <w:rsid w:val="002E1724"/>
    <w:rsid w:val="002E17CE"/>
    <w:rsid w:val="002E1C7F"/>
    <w:rsid w:val="002E1E2E"/>
    <w:rsid w:val="002E2184"/>
    <w:rsid w:val="002E239B"/>
    <w:rsid w:val="002E2674"/>
    <w:rsid w:val="002E2ABE"/>
    <w:rsid w:val="002E2C12"/>
    <w:rsid w:val="002E2FAD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387"/>
    <w:rsid w:val="002E74B9"/>
    <w:rsid w:val="002E76E3"/>
    <w:rsid w:val="002E78B8"/>
    <w:rsid w:val="002E7F7D"/>
    <w:rsid w:val="002E7FB6"/>
    <w:rsid w:val="002F0145"/>
    <w:rsid w:val="002F03BC"/>
    <w:rsid w:val="002F0641"/>
    <w:rsid w:val="002F0A74"/>
    <w:rsid w:val="002F0C59"/>
    <w:rsid w:val="002F0DF6"/>
    <w:rsid w:val="002F1F88"/>
    <w:rsid w:val="002F2050"/>
    <w:rsid w:val="002F289C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7D4"/>
    <w:rsid w:val="002F5A1F"/>
    <w:rsid w:val="002F5D84"/>
    <w:rsid w:val="002F5ED6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414"/>
    <w:rsid w:val="00300527"/>
    <w:rsid w:val="003013A1"/>
    <w:rsid w:val="0030178A"/>
    <w:rsid w:val="00301DDC"/>
    <w:rsid w:val="00301F17"/>
    <w:rsid w:val="0030269D"/>
    <w:rsid w:val="003028FE"/>
    <w:rsid w:val="00302D06"/>
    <w:rsid w:val="00302DF4"/>
    <w:rsid w:val="00302E04"/>
    <w:rsid w:val="00302F3A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4DC9"/>
    <w:rsid w:val="003053B6"/>
    <w:rsid w:val="00305484"/>
    <w:rsid w:val="00305706"/>
    <w:rsid w:val="003058A0"/>
    <w:rsid w:val="00305BD4"/>
    <w:rsid w:val="00305EE5"/>
    <w:rsid w:val="00305FAE"/>
    <w:rsid w:val="00306138"/>
    <w:rsid w:val="00306221"/>
    <w:rsid w:val="003064D9"/>
    <w:rsid w:val="00306868"/>
    <w:rsid w:val="00306938"/>
    <w:rsid w:val="00306B18"/>
    <w:rsid w:val="00306C6F"/>
    <w:rsid w:val="0030719E"/>
    <w:rsid w:val="00307AAD"/>
    <w:rsid w:val="00307DF5"/>
    <w:rsid w:val="00307EC3"/>
    <w:rsid w:val="00307ECD"/>
    <w:rsid w:val="00307F70"/>
    <w:rsid w:val="00310110"/>
    <w:rsid w:val="0031030C"/>
    <w:rsid w:val="0031095A"/>
    <w:rsid w:val="00310C2C"/>
    <w:rsid w:val="00310CEE"/>
    <w:rsid w:val="00310F20"/>
    <w:rsid w:val="003111A9"/>
    <w:rsid w:val="00311311"/>
    <w:rsid w:val="00311B8A"/>
    <w:rsid w:val="00311C94"/>
    <w:rsid w:val="00311CB6"/>
    <w:rsid w:val="00311E23"/>
    <w:rsid w:val="003121CA"/>
    <w:rsid w:val="0031243C"/>
    <w:rsid w:val="00312856"/>
    <w:rsid w:val="003128A3"/>
    <w:rsid w:val="003128D9"/>
    <w:rsid w:val="00312C9E"/>
    <w:rsid w:val="00312F62"/>
    <w:rsid w:val="00313169"/>
    <w:rsid w:val="0031324C"/>
    <w:rsid w:val="00313432"/>
    <w:rsid w:val="0031373F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8B"/>
    <w:rsid w:val="003165F2"/>
    <w:rsid w:val="00316A62"/>
    <w:rsid w:val="00316B5B"/>
    <w:rsid w:val="00316BE1"/>
    <w:rsid w:val="00316D2A"/>
    <w:rsid w:val="00316D4A"/>
    <w:rsid w:val="0031745B"/>
    <w:rsid w:val="00317617"/>
    <w:rsid w:val="003176C1"/>
    <w:rsid w:val="00317A20"/>
    <w:rsid w:val="00317E53"/>
    <w:rsid w:val="00317EEE"/>
    <w:rsid w:val="0032075C"/>
    <w:rsid w:val="00320A9E"/>
    <w:rsid w:val="00320F72"/>
    <w:rsid w:val="0032143F"/>
    <w:rsid w:val="0032147C"/>
    <w:rsid w:val="0032172B"/>
    <w:rsid w:val="00321AA6"/>
    <w:rsid w:val="00321CE5"/>
    <w:rsid w:val="00321F8E"/>
    <w:rsid w:val="00322061"/>
    <w:rsid w:val="003221E4"/>
    <w:rsid w:val="0032258D"/>
    <w:rsid w:val="003228DF"/>
    <w:rsid w:val="00322AF6"/>
    <w:rsid w:val="00322E68"/>
    <w:rsid w:val="00322EEC"/>
    <w:rsid w:val="0032311F"/>
    <w:rsid w:val="0032315E"/>
    <w:rsid w:val="003233BF"/>
    <w:rsid w:val="003238DA"/>
    <w:rsid w:val="003238DE"/>
    <w:rsid w:val="00323CF9"/>
    <w:rsid w:val="003240B2"/>
    <w:rsid w:val="0032442D"/>
    <w:rsid w:val="003248C6"/>
    <w:rsid w:val="003248EE"/>
    <w:rsid w:val="003250A5"/>
    <w:rsid w:val="00325267"/>
    <w:rsid w:val="003257A5"/>
    <w:rsid w:val="00325E59"/>
    <w:rsid w:val="0032615C"/>
    <w:rsid w:val="00326B53"/>
    <w:rsid w:val="00326C49"/>
    <w:rsid w:val="00327421"/>
    <w:rsid w:val="003276E0"/>
    <w:rsid w:val="00327D26"/>
    <w:rsid w:val="00327EFE"/>
    <w:rsid w:val="00327FE0"/>
    <w:rsid w:val="00327FE9"/>
    <w:rsid w:val="003306E6"/>
    <w:rsid w:val="003307AE"/>
    <w:rsid w:val="00330CAC"/>
    <w:rsid w:val="00330F7B"/>
    <w:rsid w:val="00330F93"/>
    <w:rsid w:val="003310C4"/>
    <w:rsid w:val="00331584"/>
    <w:rsid w:val="00331683"/>
    <w:rsid w:val="00331AB8"/>
    <w:rsid w:val="00331D7F"/>
    <w:rsid w:val="00332375"/>
    <w:rsid w:val="00332785"/>
    <w:rsid w:val="00332B0C"/>
    <w:rsid w:val="00332F7C"/>
    <w:rsid w:val="00333176"/>
    <w:rsid w:val="00333B90"/>
    <w:rsid w:val="00333CE9"/>
    <w:rsid w:val="00333DBB"/>
    <w:rsid w:val="003345B7"/>
    <w:rsid w:val="00334E7B"/>
    <w:rsid w:val="003351D2"/>
    <w:rsid w:val="00335314"/>
    <w:rsid w:val="003358BB"/>
    <w:rsid w:val="00335942"/>
    <w:rsid w:val="00335F42"/>
    <w:rsid w:val="00336121"/>
    <w:rsid w:val="00336782"/>
    <w:rsid w:val="00336A15"/>
    <w:rsid w:val="00336BD1"/>
    <w:rsid w:val="003371C6"/>
    <w:rsid w:val="00337220"/>
    <w:rsid w:val="003376D5"/>
    <w:rsid w:val="00337989"/>
    <w:rsid w:val="003379F0"/>
    <w:rsid w:val="00337A8B"/>
    <w:rsid w:val="003412D9"/>
    <w:rsid w:val="00341464"/>
    <w:rsid w:val="00341777"/>
    <w:rsid w:val="00341AA8"/>
    <w:rsid w:val="00341EAA"/>
    <w:rsid w:val="00341EFD"/>
    <w:rsid w:val="00341F41"/>
    <w:rsid w:val="00342275"/>
    <w:rsid w:val="00342309"/>
    <w:rsid w:val="003430A2"/>
    <w:rsid w:val="00343249"/>
    <w:rsid w:val="003436F1"/>
    <w:rsid w:val="00343717"/>
    <w:rsid w:val="00343E5D"/>
    <w:rsid w:val="00343F55"/>
    <w:rsid w:val="00344097"/>
    <w:rsid w:val="003440BC"/>
    <w:rsid w:val="00344185"/>
    <w:rsid w:val="0034422A"/>
    <w:rsid w:val="00344294"/>
    <w:rsid w:val="003442A9"/>
    <w:rsid w:val="00345238"/>
    <w:rsid w:val="003462B0"/>
    <w:rsid w:val="003462D2"/>
    <w:rsid w:val="0034633B"/>
    <w:rsid w:val="00346A7B"/>
    <w:rsid w:val="00346CED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53B"/>
    <w:rsid w:val="00350749"/>
    <w:rsid w:val="00350AA7"/>
    <w:rsid w:val="00350C0D"/>
    <w:rsid w:val="00351344"/>
    <w:rsid w:val="003513B8"/>
    <w:rsid w:val="003517B0"/>
    <w:rsid w:val="00351A74"/>
    <w:rsid w:val="003520DC"/>
    <w:rsid w:val="003524AE"/>
    <w:rsid w:val="00352A6D"/>
    <w:rsid w:val="00352BBE"/>
    <w:rsid w:val="00352F8F"/>
    <w:rsid w:val="003531BF"/>
    <w:rsid w:val="003533AB"/>
    <w:rsid w:val="0035344D"/>
    <w:rsid w:val="003537C7"/>
    <w:rsid w:val="00353AE3"/>
    <w:rsid w:val="00353BAD"/>
    <w:rsid w:val="00353DDF"/>
    <w:rsid w:val="00353E5C"/>
    <w:rsid w:val="00354829"/>
    <w:rsid w:val="00354C5E"/>
    <w:rsid w:val="00354F5F"/>
    <w:rsid w:val="00355B80"/>
    <w:rsid w:val="00355E3A"/>
    <w:rsid w:val="00355E53"/>
    <w:rsid w:val="003561A3"/>
    <w:rsid w:val="00356719"/>
    <w:rsid w:val="00356B36"/>
    <w:rsid w:val="00356F77"/>
    <w:rsid w:val="0035715B"/>
    <w:rsid w:val="0035744F"/>
    <w:rsid w:val="00357B24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41D"/>
    <w:rsid w:val="003628FB"/>
    <w:rsid w:val="00362AB9"/>
    <w:rsid w:val="00362B1E"/>
    <w:rsid w:val="00362BDC"/>
    <w:rsid w:val="00362BDD"/>
    <w:rsid w:val="003632B1"/>
    <w:rsid w:val="00363AF9"/>
    <w:rsid w:val="00363BAB"/>
    <w:rsid w:val="003641B1"/>
    <w:rsid w:val="003642A9"/>
    <w:rsid w:val="00364390"/>
    <w:rsid w:val="003643D7"/>
    <w:rsid w:val="00364736"/>
    <w:rsid w:val="0036503C"/>
    <w:rsid w:val="003651BD"/>
    <w:rsid w:val="00365625"/>
    <w:rsid w:val="003656BD"/>
    <w:rsid w:val="003657AE"/>
    <w:rsid w:val="00365A39"/>
    <w:rsid w:val="00365B13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BFD"/>
    <w:rsid w:val="00370C4E"/>
    <w:rsid w:val="00370E82"/>
    <w:rsid w:val="003716D6"/>
    <w:rsid w:val="00371A33"/>
    <w:rsid w:val="00371FB6"/>
    <w:rsid w:val="0037245F"/>
    <w:rsid w:val="003724D0"/>
    <w:rsid w:val="003725F5"/>
    <w:rsid w:val="00372984"/>
    <w:rsid w:val="003729A8"/>
    <w:rsid w:val="00372A7D"/>
    <w:rsid w:val="00372D06"/>
    <w:rsid w:val="00373629"/>
    <w:rsid w:val="0037391C"/>
    <w:rsid w:val="00373AA7"/>
    <w:rsid w:val="00374024"/>
    <w:rsid w:val="003740EB"/>
    <w:rsid w:val="0037427C"/>
    <w:rsid w:val="003744FB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B2B"/>
    <w:rsid w:val="00376C7E"/>
    <w:rsid w:val="00376EF8"/>
    <w:rsid w:val="003770E7"/>
    <w:rsid w:val="00377750"/>
    <w:rsid w:val="00380345"/>
    <w:rsid w:val="003809BA"/>
    <w:rsid w:val="00380A0E"/>
    <w:rsid w:val="00380EDF"/>
    <w:rsid w:val="00380F99"/>
    <w:rsid w:val="003815B0"/>
    <w:rsid w:val="003816A5"/>
    <w:rsid w:val="0038179E"/>
    <w:rsid w:val="00381B88"/>
    <w:rsid w:val="00381C0D"/>
    <w:rsid w:val="00381F6C"/>
    <w:rsid w:val="0038242F"/>
    <w:rsid w:val="0038267F"/>
    <w:rsid w:val="00382C4F"/>
    <w:rsid w:val="00382DDF"/>
    <w:rsid w:val="0038355F"/>
    <w:rsid w:val="003836F4"/>
    <w:rsid w:val="00383FF7"/>
    <w:rsid w:val="00384896"/>
    <w:rsid w:val="00384C69"/>
    <w:rsid w:val="00384E01"/>
    <w:rsid w:val="00384EED"/>
    <w:rsid w:val="003850ED"/>
    <w:rsid w:val="003852B7"/>
    <w:rsid w:val="00385BDD"/>
    <w:rsid w:val="00386501"/>
    <w:rsid w:val="00386FF5"/>
    <w:rsid w:val="00387185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4AC"/>
    <w:rsid w:val="003936AD"/>
    <w:rsid w:val="003937CC"/>
    <w:rsid w:val="00393A0C"/>
    <w:rsid w:val="0039412B"/>
    <w:rsid w:val="0039429C"/>
    <w:rsid w:val="003942D1"/>
    <w:rsid w:val="003943FB"/>
    <w:rsid w:val="00394416"/>
    <w:rsid w:val="0039457B"/>
    <w:rsid w:val="00394A38"/>
    <w:rsid w:val="00394B6B"/>
    <w:rsid w:val="00394C59"/>
    <w:rsid w:val="0039512A"/>
    <w:rsid w:val="003954A4"/>
    <w:rsid w:val="003955E9"/>
    <w:rsid w:val="00395767"/>
    <w:rsid w:val="0039604D"/>
    <w:rsid w:val="00396318"/>
    <w:rsid w:val="00396422"/>
    <w:rsid w:val="00396A81"/>
    <w:rsid w:val="00396BFC"/>
    <w:rsid w:val="00397483"/>
    <w:rsid w:val="00397EA2"/>
    <w:rsid w:val="003A1B53"/>
    <w:rsid w:val="003A1CE4"/>
    <w:rsid w:val="003A1D93"/>
    <w:rsid w:val="003A2621"/>
    <w:rsid w:val="003A27D1"/>
    <w:rsid w:val="003A2E2C"/>
    <w:rsid w:val="003A3724"/>
    <w:rsid w:val="003A3A98"/>
    <w:rsid w:val="003A3BD6"/>
    <w:rsid w:val="003A3CC5"/>
    <w:rsid w:val="003A46DD"/>
    <w:rsid w:val="003A56B1"/>
    <w:rsid w:val="003A57BA"/>
    <w:rsid w:val="003A5DDE"/>
    <w:rsid w:val="003A5F46"/>
    <w:rsid w:val="003A6418"/>
    <w:rsid w:val="003A6516"/>
    <w:rsid w:val="003A6671"/>
    <w:rsid w:val="003A67C1"/>
    <w:rsid w:val="003A68EE"/>
    <w:rsid w:val="003A6985"/>
    <w:rsid w:val="003A6E5D"/>
    <w:rsid w:val="003A7008"/>
    <w:rsid w:val="003A761C"/>
    <w:rsid w:val="003B00A9"/>
    <w:rsid w:val="003B03CB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3D0F"/>
    <w:rsid w:val="003B3FB7"/>
    <w:rsid w:val="003B42B6"/>
    <w:rsid w:val="003B43D5"/>
    <w:rsid w:val="003B44D4"/>
    <w:rsid w:val="003B4762"/>
    <w:rsid w:val="003B489B"/>
    <w:rsid w:val="003B4916"/>
    <w:rsid w:val="003B4E31"/>
    <w:rsid w:val="003B5447"/>
    <w:rsid w:val="003B59C2"/>
    <w:rsid w:val="003B678A"/>
    <w:rsid w:val="003B6956"/>
    <w:rsid w:val="003B6963"/>
    <w:rsid w:val="003B6FFC"/>
    <w:rsid w:val="003B700F"/>
    <w:rsid w:val="003B702D"/>
    <w:rsid w:val="003B705F"/>
    <w:rsid w:val="003B7234"/>
    <w:rsid w:val="003B73FD"/>
    <w:rsid w:val="003B7D2D"/>
    <w:rsid w:val="003C005C"/>
    <w:rsid w:val="003C073C"/>
    <w:rsid w:val="003C077E"/>
    <w:rsid w:val="003C0920"/>
    <w:rsid w:val="003C09C0"/>
    <w:rsid w:val="003C0C82"/>
    <w:rsid w:val="003C0FC1"/>
    <w:rsid w:val="003C123F"/>
    <w:rsid w:val="003C15ED"/>
    <w:rsid w:val="003C1E9B"/>
    <w:rsid w:val="003C1F93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5F2"/>
    <w:rsid w:val="003C5E65"/>
    <w:rsid w:val="003C61B6"/>
    <w:rsid w:val="003C634E"/>
    <w:rsid w:val="003C6D51"/>
    <w:rsid w:val="003C73DB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348"/>
    <w:rsid w:val="003D1A37"/>
    <w:rsid w:val="003D1C9F"/>
    <w:rsid w:val="003D2654"/>
    <w:rsid w:val="003D26A9"/>
    <w:rsid w:val="003D2830"/>
    <w:rsid w:val="003D2CF0"/>
    <w:rsid w:val="003D3571"/>
    <w:rsid w:val="003D3873"/>
    <w:rsid w:val="003D394E"/>
    <w:rsid w:val="003D3D49"/>
    <w:rsid w:val="003D3F33"/>
    <w:rsid w:val="003D41CE"/>
    <w:rsid w:val="003D4277"/>
    <w:rsid w:val="003D4C9D"/>
    <w:rsid w:val="003D4CBF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26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2CE"/>
    <w:rsid w:val="003E4C9A"/>
    <w:rsid w:val="003E4FCE"/>
    <w:rsid w:val="003E52B1"/>
    <w:rsid w:val="003E5903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66E"/>
    <w:rsid w:val="003F3978"/>
    <w:rsid w:val="003F3A79"/>
    <w:rsid w:val="003F3F1D"/>
    <w:rsid w:val="003F419A"/>
    <w:rsid w:val="003F4204"/>
    <w:rsid w:val="003F4DFB"/>
    <w:rsid w:val="003F5331"/>
    <w:rsid w:val="003F550F"/>
    <w:rsid w:val="003F5A3C"/>
    <w:rsid w:val="003F5AD3"/>
    <w:rsid w:val="003F5BAA"/>
    <w:rsid w:val="003F604E"/>
    <w:rsid w:val="003F6159"/>
    <w:rsid w:val="003F61E8"/>
    <w:rsid w:val="003F6E7C"/>
    <w:rsid w:val="003F7000"/>
    <w:rsid w:val="003F72AA"/>
    <w:rsid w:val="00400A93"/>
    <w:rsid w:val="00400C59"/>
    <w:rsid w:val="00400F71"/>
    <w:rsid w:val="004014EA"/>
    <w:rsid w:val="004017F1"/>
    <w:rsid w:val="00401CEF"/>
    <w:rsid w:val="0040232C"/>
    <w:rsid w:val="0040262E"/>
    <w:rsid w:val="00402D8A"/>
    <w:rsid w:val="00402F19"/>
    <w:rsid w:val="00403136"/>
    <w:rsid w:val="00403256"/>
    <w:rsid w:val="00403408"/>
    <w:rsid w:val="00403597"/>
    <w:rsid w:val="00403716"/>
    <w:rsid w:val="0040385C"/>
    <w:rsid w:val="0040397B"/>
    <w:rsid w:val="004039BD"/>
    <w:rsid w:val="00403A4E"/>
    <w:rsid w:val="00403E2B"/>
    <w:rsid w:val="00403E5C"/>
    <w:rsid w:val="0040443B"/>
    <w:rsid w:val="004044D9"/>
    <w:rsid w:val="00404B63"/>
    <w:rsid w:val="00404D72"/>
    <w:rsid w:val="00404F84"/>
    <w:rsid w:val="0040544F"/>
    <w:rsid w:val="004054B5"/>
    <w:rsid w:val="004058C4"/>
    <w:rsid w:val="00405B3B"/>
    <w:rsid w:val="00405D5D"/>
    <w:rsid w:val="004068D9"/>
    <w:rsid w:val="00406AA5"/>
    <w:rsid w:val="00406D21"/>
    <w:rsid w:val="00406F81"/>
    <w:rsid w:val="0040734E"/>
    <w:rsid w:val="00407AFD"/>
    <w:rsid w:val="00407B5A"/>
    <w:rsid w:val="00407BC4"/>
    <w:rsid w:val="0041081B"/>
    <w:rsid w:val="00410923"/>
    <w:rsid w:val="00410EFA"/>
    <w:rsid w:val="004112A6"/>
    <w:rsid w:val="00411383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558"/>
    <w:rsid w:val="004137F5"/>
    <w:rsid w:val="004138C5"/>
    <w:rsid w:val="0041390E"/>
    <w:rsid w:val="00413977"/>
    <w:rsid w:val="00413AA8"/>
    <w:rsid w:val="00414315"/>
    <w:rsid w:val="00414C85"/>
    <w:rsid w:val="00414F67"/>
    <w:rsid w:val="00414FC5"/>
    <w:rsid w:val="00415320"/>
    <w:rsid w:val="0041585F"/>
    <w:rsid w:val="00415898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824"/>
    <w:rsid w:val="00420A5A"/>
    <w:rsid w:val="00420BAE"/>
    <w:rsid w:val="00420BC5"/>
    <w:rsid w:val="00420D1B"/>
    <w:rsid w:val="00421441"/>
    <w:rsid w:val="00421471"/>
    <w:rsid w:val="004218CA"/>
    <w:rsid w:val="00421D07"/>
    <w:rsid w:val="00421EAB"/>
    <w:rsid w:val="0042246C"/>
    <w:rsid w:val="0042269B"/>
    <w:rsid w:val="00422898"/>
    <w:rsid w:val="00422BA0"/>
    <w:rsid w:val="0042327D"/>
    <w:rsid w:val="004236A9"/>
    <w:rsid w:val="004236BE"/>
    <w:rsid w:val="00423968"/>
    <w:rsid w:val="00423FC4"/>
    <w:rsid w:val="00424288"/>
    <w:rsid w:val="00424332"/>
    <w:rsid w:val="00424341"/>
    <w:rsid w:val="00424376"/>
    <w:rsid w:val="004246C9"/>
    <w:rsid w:val="00424D0B"/>
    <w:rsid w:val="00425081"/>
    <w:rsid w:val="0042516C"/>
    <w:rsid w:val="004257D9"/>
    <w:rsid w:val="0042581A"/>
    <w:rsid w:val="00425970"/>
    <w:rsid w:val="00425A11"/>
    <w:rsid w:val="00425C7E"/>
    <w:rsid w:val="004268A7"/>
    <w:rsid w:val="00426C1E"/>
    <w:rsid w:val="00427754"/>
    <w:rsid w:val="004277D3"/>
    <w:rsid w:val="004278F3"/>
    <w:rsid w:val="00427E77"/>
    <w:rsid w:val="00430105"/>
    <w:rsid w:val="00430694"/>
    <w:rsid w:val="00430B05"/>
    <w:rsid w:val="00430B14"/>
    <w:rsid w:val="004312EE"/>
    <w:rsid w:val="00431557"/>
    <w:rsid w:val="00431CC8"/>
    <w:rsid w:val="00432171"/>
    <w:rsid w:val="00432637"/>
    <w:rsid w:val="004329A1"/>
    <w:rsid w:val="00432DE1"/>
    <w:rsid w:val="00432E0B"/>
    <w:rsid w:val="0043318C"/>
    <w:rsid w:val="00433814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348"/>
    <w:rsid w:val="004367D4"/>
    <w:rsid w:val="00436D94"/>
    <w:rsid w:val="00436FD5"/>
    <w:rsid w:val="00437DE6"/>
    <w:rsid w:val="00440524"/>
    <w:rsid w:val="00440967"/>
    <w:rsid w:val="00440A1D"/>
    <w:rsid w:val="00440C9C"/>
    <w:rsid w:val="004411EE"/>
    <w:rsid w:val="004413EE"/>
    <w:rsid w:val="004418E0"/>
    <w:rsid w:val="004419E8"/>
    <w:rsid w:val="00441ABB"/>
    <w:rsid w:val="00441BA6"/>
    <w:rsid w:val="00441C1D"/>
    <w:rsid w:val="00441CAD"/>
    <w:rsid w:val="00441EF7"/>
    <w:rsid w:val="004420BA"/>
    <w:rsid w:val="00442CF9"/>
    <w:rsid w:val="00442D97"/>
    <w:rsid w:val="00443163"/>
    <w:rsid w:val="0044322D"/>
    <w:rsid w:val="004432EE"/>
    <w:rsid w:val="004435B9"/>
    <w:rsid w:val="00443998"/>
    <w:rsid w:val="00443ADA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776"/>
    <w:rsid w:val="00446CF1"/>
    <w:rsid w:val="00446CFA"/>
    <w:rsid w:val="00446D22"/>
    <w:rsid w:val="00446D7B"/>
    <w:rsid w:val="00446E1B"/>
    <w:rsid w:val="00446EFD"/>
    <w:rsid w:val="004478B5"/>
    <w:rsid w:val="00447A54"/>
    <w:rsid w:val="00447AB3"/>
    <w:rsid w:val="004504E7"/>
    <w:rsid w:val="00450544"/>
    <w:rsid w:val="00450B7A"/>
    <w:rsid w:val="00450B7C"/>
    <w:rsid w:val="00450BC0"/>
    <w:rsid w:val="00450EED"/>
    <w:rsid w:val="00450F2F"/>
    <w:rsid w:val="00451021"/>
    <w:rsid w:val="004513A8"/>
    <w:rsid w:val="00452343"/>
    <w:rsid w:val="00452547"/>
    <w:rsid w:val="004525C9"/>
    <w:rsid w:val="00452A1F"/>
    <w:rsid w:val="00452F67"/>
    <w:rsid w:val="0045313F"/>
    <w:rsid w:val="00453942"/>
    <w:rsid w:val="00453D73"/>
    <w:rsid w:val="00453E5B"/>
    <w:rsid w:val="0045424F"/>
    <w:rsid w:val="00454256"/>
    <w:rsid w:val="00454801"/>
    <w:rsid w:val="00454815"/>
    <w:rsid w:val="0045483B"/>
    <w:rsid w:val="00454D61"/>
    <w:rsid w:val="0045501E"/>
    <w:rsid w:val="00455260"/>
    <w:rsid w:val="004553F4"/>
    <w:rsid w:val="00455652"/>
    <w:rsid w:val="004558FB"/>
    <w:rsid w:val="004558FC"/>
    <w:rsid w:val="00455D9C"/>
    <w:rsid w:val="00455F90"/>
    <w:rsid w:val="004567A8"/>
    <w:rsid w:val="0045684C"/>
    <w:rsid w:val="0045689F"/>
    <w:rsid w:val="004568CA"/>
    <w:rsid w:val="00456EB1"/>
    <w:rsid w:val="00456FA6"/>
    <w:rsid w:val="0045721B"/>
    <w:rsid w:val="0045736D"/>
    <w:rsid w:val="004575FD"/>
    <w:rsid w:val="0045780C"/>
    <w:rsid w:val="004579EE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158"/>
    <w:rsid w:val="00463412"/>
    <w:rsid w:val="0046350E"/>
    <w:rsid w:val="004635BE"/>
    <w:rsid w:val="00463604"/>
    <w:rsid w:val="00463B3F"/>
    <w:rsid w:val="00463C4F"/>
    <w:rsid w:val="00464782"/>
    <w:rsid w:val="00464CBA"/>
    <w:rsid w:val="0046570D"/>
    <w:rsid w:val="004657C2"/>
    <w:rsid w:val="004658A8"/>
    <w:rsid w:val="00466027"/>
    <w:rsid w:val="004662BB"/>
    <w:rsid w:val="00466316"/>
    <w:rsid w:val="004666BC"/>
    <w:rsid w:val="00466705"/>
    <w:rsid w:val="00466713"/>
    <w:rsid w:val="00466B68"/>
    <w:rsid w:val="00466B6F"/>
    <w:rsid w:val="004674D1"/>
    <w:rsid w:val="004675A7"/>
    <w:rsid w:val="0046775C"/>
    <w:rsid w:val="004677DC"/>
    <w:rsid w:val="00467835"/>
    <w:rsid w:val="004678D4"/>
    <w:rsid w:val="00467B66"/>
    <w:rsid w:val="00467D25"/>
    <w:rsid w:val="00467E73"/>
    <w:rsid w:val="00467FEE"/>
    <w:rsid w:val="004704C4"/>
    <w:rsid w:val="00470A0D"/>
    <w:rsid w:val="00470B34"/>
    <w:rsid w:val="00470E0A"/>
    <w:rsid w:val="0047103D"/>
    <w:rsid w:val="00471127"/>
    <w:rsid w:val="004712A8"/>
    <w:rsid w:val="00471577"/>
    <w:rsid w:val="004715EC"/>
    <w:rsid w:val="00471696"/>
    <w:rsid w:val="00471697"/>
    <w:rsid w:val="004718E6"/>
    <w:rsid w:val="0047197D"/>
    <w:rsid w:val="00471B34"/>
    <w:rsid w:val="00471F8F"/>
    <w:rsid w:val="00471FB2"/>
    <w:rsid w:val="0047225D"/>
    <w:rsid w:val="00472352"/>
    <w:rsid w:val="004728A9"/>
    <w:rsid w:val="00472ADC"/>
    <w:rsid w:val="00472B23"/>
    <w:rsid w:val="00472B71"/>
    <w:rsid w:val="00472C67"/>
    <w:rsid w:val="00472E79"/>
    <w:rsid w:val="004736C6"/>
    <w:rsid w:val="004737CA"/>
    <w:rsid w:val="00473DD4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2D8"/>
    <w:rsid w:val="00477346"/>
    <w:rsid w:val="004774E4"/>
    <w:rsid w:val="00477BD8"/>
    <w:rsid w:val="00477BE8"/>
    <w:rsid w:val="00480079"/>
    <w:rsid w:val="004800F1"/>
    <w:rsid w:val="00480453"/>
    <w:rsid w:val="004807CE"/>
    <w:rsid w:val="00480B9A"/>
    <w:rsid w:val="00480D71"/>
    <w:rsid w:val="00481131"/>
    <w:rsid w:val="0048127D"/>
    <w:rsid w:val="0048186E"/>
    <w:rsid w:val="004822A4"/>
    <w:rsid w:val="00482495"/>
    <w:rsid w:val="00482498"/>
    <w:rsid w:val="00482EDE"/>
    <w:rsid w:val="0048308E"/>
    <w:rsid w:val="004832B7"/>
    <w:rsid w:val="00483421"/>
    <w:rsid w:val="00483626"/>
    <w:rsid w:val="00483885"/>
    <w:rsid w:val="0048389D"/>
    <w:rsid w:val="00483A2D"/>
    <w:rsid w:val="00483B18"/>
    <w:rsid w:val="004854ED"/>
    <w:rsid w:val="0048583A"/>
    <w:rsid w:val="0048588B"/>
    <w:rsid w:val="00486706"/>
    <w:rsid w:val="004869C2"/>
    <w:rsid w:val="00486A21"/>
    <w:rsid w:val="00486BE8"/>
    <w:rsid w:val="0048755D"/>
    <w:rsid w:val="00487B4A"/>
    <w:rsid w:val="00487CC1"/>
    <w:rsid w:val="00487D6D"/>
    <w:rsid w:val="004905B3"/>
    <w:rsid w:val="004907D3"/>
    <w:rsid w:val="004909E3"/>
    <w:rsid w:val="00490E5D"/>
    <w:rsid w:val="004911CB"/>
    <w:rsid w:val="00491496"/>
    <w:rsid w:val="0049166A"/>
    <w:rsid w:val="00491828"/>
    <w:rsid w:val="00491C81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660"/>
    <w:rsid w:val="004938DF"/>
    <w:rsid w:val="00493E76"/>
    <w:rsid w:val="00493E89"/>
    <w:rsid w:val="00493FFA"/>
    <w:rsid w:val="00494077"/>
    <w:rsid w:val="0049410C"/>
    <w:rsid w:val="004941D5"/>
    <w:rsid w:val="0049454B"/>
    <w:rsid w:val="00494661"/>
    <w:rsid w:val="004949A8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3F"/>
    <w:rsid w:val="00496A88"/>
    <w:rsid w:val="00496AEC"/>
    <w:rsid w:val="00496BDF"/>
    <w:rsid w:val="004971F2"/>
    <w:rsid w:val="004972B2"/>
    <w:rsid w:val="004973A5"/>
    <w:rsid w:val="00497792"/>
    <w:rsid w:val="004979CB"/>
    <w:rsid w:val="00497B6B"/>
    <w:rsid w:val="00497BFE"/>
    <w:rsid w:val="004A01D4"/>
    <w:rsid w:val="004A0421"/>
    <w:rsid w:val="004A048B"/>
    <w:rsid w:val="004A04A0"/>
    <w:rsid w:val="004A057E"/>
    <w:rsid w:val="004A083A"/>
    <w:rsid w:val="004A0906"/>
    <w:rsid w:val="004A09D3"/>
    <w:rsid w:val="004A0C58"/>
    <w:rsid w:val="004A1327"/>
    <w:rsid w:val="004A1824"/>
    <w:rsid w:val="004A1AE4"/>
    <w:rsid w:val="004A1F6C"/>
    <w:rsid w:val="004A20AC"/>
    <w:rsid w:val="004A2357"/>
    <w:rsid w:val="004A2950"/>
    <w:rsid w:val="004A2B49"/>
    <w:rsid w:val="004A2B61"/>
    <w:rsid w:val="004A2EF8"/>
    <w:rsid w:val="004A3244"/>
    <w:rsid w:val="004A3665"/>
    <w:rsid w:val="004A3677"/>
    <w:rsid w:val="004A3745"/>
    <w:rsid w:val="004A4155"/>
    <w:rsid w:val="004A43AA"/>
    <w:rsid w:val="004A440A"/>
    <w:rsid w:val="004A46B0"/>
    <w:rsid w:val="004A4BDC"/>
    <w:rsid w:val="004A4BEE"/>
    <w:rsid w:val="004A4D01"/>
    <w:rsid w:val="004A4FC6"/>
    <w:rsid w:val="004A516D"/>
    <w:rsid w:val="004A51B8"/>
    <w:rsid w:val="004A5258"/>
    <w:rsid w:val="004A531E"/>
    <w:rsid w:val="004A586D"/>
    <w:rsid w:val="004A5C80"/>
    <w:rsid w:val="004A6182"/>
    <w:rsid w:val="004A6E05"/>
    <w:rsid w:val="004A72EE"/>
    <w:rsid w:val="004A7DC2"/>
    <w:rsid w:val="004A7F81"/>
    <w:rsid w:val="004B0210"/>
    <w:rsid w:val="004B045F"/>
    <w:rsid w:val="004B06DF"/>
    <w:rsid w:val="004B0D8D"/>
    <w:rsid w:val="004B0DD1"/>
    <w:rsid w:val="004B1C4F"/>
    <w:rsid w:val="004B1C85"/>
    <w:rsid w:val="004B1FA0"/>
    <w:rsid w:val="004B253B"/>
    <w:rsid w:val="004B27FA"/>
    <w:rsid w:val="004B2821"/>
    <w:rsid w:val="004B2859"/>
    <w:rsid w:val="004B291F"/>
    <w:rsid w:val="004B2B5D"/>
    <w:rsid w:val="004B2B5E"/>
    <w:rsid w:val="004B2C57"/>
    <w:rsid w:val="004B2F9E"/>
    <w:rsid w:val="004B30CB"/>
    <w:rsid w:val="004B31B1"/>
    <w:rsid w:val="004B352E"/>
    <w:rsid w:val="004B3D21"/>
    <w:rsid w:val="004B3D5B"/>
    <w:rsid w:val="004B3E2F"/>
    <w:rsid w:val="004B3EF6"/>
    <w:rsid w:val="004B4094"/>
    <w:rsid w:val="004B40B4"/>
    <w:rsid w:val="004B40E3"/>
    <w:rsid w:val="004B40EB"/>
    <w:rsid w:val="004B429E"/>
    <w:rsid w:val="004B43AE"/>
    <w:rsid w:val="004B4603"/>
    <w:rsid w:val="004B4636"/>
    <w:rsid w:val="004B4E2A"/>
    <w:rsid w:val="004B51FE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6BC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5AB"/>
    <w:rsid w:val="004C3899"/>
    <w:rsid w:val="004C4199"/>
    <w:rsid w:val="004C4689"/>
    <w:rsid w:val="004C4D91"/>
    <w:rsid w:val="004C4FA4"/>
    <w:rsid w:val="004C500E"/>
    <w:rsid w:val="004C5843"/>
    <w:rsid w:val="004C5988"/>
    <w:rsid w:val="004C5C34"/>
    <w:rsid w:val="004C62A4"/>
    <w:rsid w:val="004C6414"/>
    <w:rsid w:val="004C6470"/>
    <w:rsid w:val="004C66B8"/>
    <w:rsid w:val="004C6DE5"/>
    <w:rsid w:val="004C6E60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1E6C"/>
    <w:rsid w:val="004D2370"/>
    <w:rsid w:val="004D244F"/>
    <w:rsid w:val="004D261F"/>
    <w:rsid w:val="004D28DB"/>
    <w:rsid w:val="004D363B"/>
    <w:rsid w:val="004D37F8"/>
    <w:rsid w:val="004D3AD9"/>
    <w:rsid w:val="004D3F97"/>
    <w:rsid w:val="004D4029"/>
    <w:rsid w:val="004D4176"/>
    <w:rsid w:val="004D41C3"/>
    <w:rsid w:val="004D4520"/>
    <w:rsid w:val="004D4C72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1CBA"/>
    <w:rsid w:val="004E20B9"/>
    <w:rsid w:val="004E21EE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56A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2F8"/>
    <w:rsid w:val="004F048A"/>
    <w:rsid w:val="004F0AB7"/>
    <w:rsid w:val="004F0E70"/>
    <w:rsid w:val="004F1269"/>
    <w:rsid w:val="004F158A"/>
    <w:rsid w:val="004F197E"/>
    <w:rsid w:val="004F2BC4"/>
    <w:rsid w:val="004F2C82"/>
    <w:rsid w:val="004F2D15"/>
    <w:rsid w:val="004F2E14"/>
    <w:rsid w:val="004F3276"/>
    <w:rsid w:val="004F34D4"/>
    <w:rsid w:val="004F3BA1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69D"/>
    <w:rsid w:val="005009F6"/>
    <w:rsid w:val="00500C2E"/>
    <w:rsid w:val="00500FB0"/>
    <w:rsid w:val="005017FF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2FB7"/>
    <w:rsid w:val="00503251"/>
    <w:rsid w:val="0050333B"/>
    <w:rsid w:val="0050342D"/>
    <w:rsid w:val="0050370B"/>
    <w:rsid w:val="005037C3"/>
    <w:rsid w:val="005037C6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D6"/>
    <w:rsid w:val="005072D4"/>
    <w:rsid w:val="00507C7F"/>
    <w:rsid w:val="00507DFB"/>
    <w:rsid w:val="0051064B"/>
    <w:rsid w:val="005111A9"/>
    <w:rsid w:val="005111B4"/>
    <w:rsid w:val="0051144A"/>
    <w:rsid w:val="00511A4E"/>
    <w:rsid w:val="00511B83"/>
    <w:rsid w:val="005120B6"/>
    <w:rsid w:val="005125DD"/>
    <w:rsid w:val="0051283A"/>
    <w:rsid w:val="0051295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C82"/>
    <w:rsid w:val="00514D7A"/>
    <w:rsid w:val="00514ECC"/>
    <w:rsid w:val="00515CD6"/>
    <w:rsid w:val="00515E3F"/>
    <w:rsid w:val="00516060"/>
    <w:rsid w:val="005160AA"/>
    <w:rsid w:val="0051636C"/>
    <w:rsid w:val="005163E9"/>
    <w:rsid w:val="005164E2"/>
    <w:rsid w:val="005165CE"/>
    <w:rsid w:val="0051671D"/>
    <w:rsid w:val="005167EA"/>
    <w:rsid w:val="00516808"/>
    <w:rsid w:val="00516C17"/>
    <w:rsid w:val="00516C90"/>
    <w:rsid w:val="00516E79"/>
    <w:rsid w:val="00517114"/>
    <w:rsid w:val="00517212"/>
    <w:rsid w:val="005173D2"/>
    <w:rsid w:val="005174B5"/>
    <w:rsid w:val="00517657"/>
    <w:rsid w:val="0051778F"/>
    <w:rsid w:val="00517FD4"/>
    <w:rsid w:val="0052005C"/>
    <w:rsid w:val="005202E5"/>
    <w:rsid w:val="0052072E"/>
    <w:rsid w:val="00520922"/>
    <w:rsid w:val="005209F4"/>
    <w:rsid w:val="00520D71"/>
    <w:rsid w:val="00520E16"/>
    <w:rsid w:val="00521410"/>
    <w:rsid w:val="00521633"/>
    <w:rsid w:val="005218C0"/>
    <w:rsid w:val="005218E9"/>
    <w:rsid w:val="00521A9F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383"/>
    <w:rsid w:val="005247B1"/>
    <w:rsid w:val="005247CD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27F16"/>
    <w:rsid w:val="00530062"/>
    <w:rsid w:val="005304D0"/>
    <w:rsid w:val="00530621"/>
    <w:rsid w:val="00530675"/>
    <w:rsid w:val="005307DB"/>
    <w:rsid w:val="00530F97"/>
    <w:rsid w:val="00531843"/>
    <w:rsid w:val="00531A86"/>
    <w:rsid w:val="00531D8F"/>
    <w:rsid w:val="00531EF3"/>
    <w:rsid w:val="00532097"/>
    <w:rsid w:val="005326B2"/>
    <w:rsid w:val="005330C0"/>
    <w:rsid w:val="00533BCD"/>
    <w:rsid w:val="00533E9C"/>
    <w:rsid w:val="0053429C"/>
    <w:rsid w:val="005343C7"/>
    <w:rsid w:val="00534858"/>
    <w:rsid w:val="00534909"/>
    <w:rsid w:val="005354F5"/>
    <w:rsid w:val="00535B2B"/>
    <w:rsid w:val="00535FA1"/>
    <w:rsid w:val="00536000"/>
    <w:rsid w:val="00536046"/>
    <w:rsid w:val="0053661A"/>
    <w:rsid w:val="005367C6"/>
    <w:rsid w:val="00536B17"/>
    <w:rsid w:val="00536D48"/>
    <w:rsid w:val="00537361"/>
    <w:rsid w:val="00537B0B"/>
    <w:rsid w:val="00541094"/>
    <w:rsid w:val="0054122D"/>
    <w:rsid w:val="00541256"/>
    <w:rsid w:val="00541AAC"/>
    <w:rsid w:val="00541C3B"/>
    <w:rsid w:val="00541C87"/>
    <w:rsid w:val="00541CC2"/>
    <w:rsid w:val="00541F92"/>
    <w:rsid w:val="00541F9D"/>
    <w:rsid w:val="005423EF"/>
    <w:rsid w:val="005424B7"/>
    <w:rsid w:val="00542592"/>
    <w:rsid w:val="005431BE"/>
    <w:rsid w:val="00543453"/>
    <w:rsid w:val="00543726"/>
    <w:rsid w:val="005437B1"/>
    <w:rsid w:val="00544D7F"/>
    <w:rsid w:val="00544E9E"/>
    <w:rsid w:val="00545312"/>
    <w:rsid w:val="00545499"/>
    <w:rsid w:val="0054568B"/>
    <w:rsid w:val="005458C2"/>
    <w:rsid w:val="00545A20"/>
    <w:rsid w:val="00545BCE"/>
    <w:rsid w:val="00545BF0"/>
    <w:rsid w:val="00545D4A"/>
    <w:rsid w:val="00546095"/>
    <w:rsid w:val="0054627A"/>
    <w:rsid w:val="00546CB7"/>
    <w:rsid w:val="00546D36"/>
    <w:rsid w:val="00546EEE"/>
    <w:rsid w:val="00546EF4"/>
    <w:rsid w:val="0054785C"/>
    <w:rsid w:val="0054798C"/>
    <w:rsid w:val="00547B1D"/>
    <w:rsid w:val="00547B83"/>
    <w:rsid w:val="00547DA1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95"/>
    <w:rsid w:val="005524B8"/>
    <w:rsid w:val="00552610"/>
    <w:rsid w:val="005526FF"/>
    <w:rsid w:val="00552EA1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F78"/>
    <w:rsid w:val="00555F79"/>
    <w:rsid w:val="00556068"/>
    <w:rsid w:val="005561A3"/>
    <w:rsid w:val="0055622F"/>
    <w:rsid w:val="005562A3"/>
    <w:rsid w:val="005565B3"/>
    <w:rsid w:val="00556883"/>
    <w:rsid w:val="00556F12"/>
    <w:rsid w:val="005573F7"/>
    <w:rsid w:val="00557913"/>
    <w:rsid w:val="00557A35"/>
    <w:rsid w:val="00557DA5"/>
    <w:rsid w:val="00557EA6"/>
    <w:rsid w:val="005602DD"/>
    <w:rsid w:val="00560CC7"/>
    <w:rsid w:val="00560E56"/>
    <w:rsid w:val="005611B0"/>
    <w:rsid w:val="0056134F"/>
    <w:rsid w:val="0056158E"/>
    <w:rsid w:val="00561609"/>
    <w:rsid w:val="00562210"/>
    <w:rsid w:val="005628EB"/>
    <w:rsid w:val="00562AFD"/>
    <w:rsid w:val="005634D7"/>
    <w:rsid w:val="00563592"/>
    <w:rsid w:val="005638BA"/>
    <w:rsid w:val="00563926"/>
    <w:rsid w:val="00563DBE"/>
    <w:rsid w:val="00563F2E"/>
    <w:rsid w:val="00564090"/>
    <w:rsid w:val="005642FA"/>
    <w:rsid w:val="005646BF"/>
    <w:rsid w:val="00564FA5"/>
    <w:rsid w:val="005650FA"/>
    <w:rsid w:val="005652E6"/>
    <w:rsid w:val="0056579F"/>
    <w:rsid w:val="005657FC"/>
    <w:rsid w:val="00565812"/>
    <w:rsid w:val="00565A74"/>
    <w:rsid w:val="00565C03"/>
    <w:rsid w:val="00565C14"/>
    <w:rsid w:val="00565FAE"/>
    <w:rsid w:val="00565FD9"/>
    <w:rsid w:val="00566372"/>
    <w:rsid w:val="00566C46"/>
    <w:rsid w:val="00566C5D"/>
    <w:rsid w:val="00566E95"/>
    <w:rsid w:val="00567448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ABB"/>
    <w:rsid w:val="00571DB7"/>
    <w:rsid w:val="00571DE8"/>
    <w:rsid w:val="00571E28"/>
    <w:rsid w:val="00571FA7"/>
    <w:rsid w:val="00572514"/>
    <w:rsid w:val="00572554"/>
    <w:rsid w:val="00572627"/>
    <w:rsid w:val="00572797"/>
    <w:rsid w:val="00572B1B"/>
    <w:rsid w:val="00572E57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77F3D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1E17"/>
    <w:rsid w:val="0058251C"/>
    <w:rsid w:val="00582B60"/>
    <w:rsid w:val="00582C97"/>
    <w:rsid w:val="00582F87"/>
    <w:rsid w:val="00583086"/>
    <w:rsid w:val="005832E0"/>
    <w:rsid w:val="005832FC"/>
    <w:rsid w:val="00583458"/>
    <w:rsid w:val="0058361C"/>
    <w:rsid w:val="005837E3"/>
    <w:rsid w:val="00583FC8"/>
    <w:rsid w:val="00584220"/>
    <w:rsid w:val="0058422E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9CF"/>
    <w:rsid w:val="00587CC1"/>
    <w:rsid w:val="00587DD5"/>
    <w:rsid w:val="00587FC9"/>
    <w:rsid w:val="0059091F"/>
    <w:rsid w:val="00590C92"/>
    <w:rsid w:val="00590D00"/>
    <w:rsid w:val="00591478"/>
    <w:rsid w:val="005917AE"/>
    <w:rsid w:val="00591A8C"/>
    <w:rsid w:val="005921A4"/>
    <w:rsid w:val="005928F3"/>
    <w:rsid w:val="00592DF7"/>
    <w:rsid w:val="00592F40"/>
    <w:rsid w:val="005932B3"/>
    <w:rsid w:val="005933EE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0D4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1765"/>
    <w:rsid w:val="005A27E5"/>
    <w:rsid w:val="005A28FC"/>
    <w:rsid w:val="005A2AE1"/>
    <w:rsid w:val="005A348D"/>
    <w:rsid w:val="005A39C2"/>
    <w:rsid w:val="005A3E49"/>
    <w:rsid w:val="005A5317"/>
    <w:rsid w:val="005A5515"/>
    <w:rsid w:val="005A5608"/>
    <w:rsid w:val="005A57DC"/>
    <w:rsid w:val="005A57EC"/>
    <w:rsid w:val="005A591F"/>
    <w:rsid w:val="005A5B67"/>
    <w:rsid w:val="005A5EA8"/>
    <w:rsid w:val="005A6107"/>
    <w:rsid w:val="005A616A"/>
    <w:rsid w:val="005A63D1"/>
    <w:rsid w:val="005A6485"/>
    <w:rsid w:val="005A6B2B"/>
    <w:rsid w:val="005A6C72"/>
    <w:rsid w:val="005A6C93"/>
    <w:rsid w:val="005A6ED7"/>
    <w:rsid w:val="005A6F63"/>
    <w:rsid w:val="005A754A"/>
    <w:rsid w:val="005A7967"/>
    <w:rsid w:val="005A7ACF"/>
    <w:rsid w:val="005A7B16"/>
    <w:rsid w:val="005B004B"/>
    <w:rsid w:val="005B065B"/>
    <w:rsid w:val="005B0B96"/>
    <w:rsid w:val="005B140E"/>
    <w:rsid w:val="005B18F8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0B1"/>
    <w:rsid w:val="005B30C8"/>
    <w:rsid w:val="005B316E"/>
    <w:rsid w:val="005B33F2"/>
    <w:rsid w:val="005B37F1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0FA"/>
    <w:rsid w:val="005B7178"/>
    <w:rsid w:val="005B7543"/>
    <w:rsid w:val="005B79EA"/>
    <w:rsid w:val="005B7E95"/>
    <w:rsid w:val="005C0226"/>
    <w:rsid w:val="005C0329"/>
    <w:rsid w:val="005C0395"/>
    <w:rsid w:val="005C03C2"/>
    <w:rsid w:val="005C043B"/>
    <w:rsid w:val="005C05D5"/>
    <w:rsid w:val="005C0C29"/>
    <w:rsid w:val="005C0E43"/>
    <w:rsid w:val="005C107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0F15"/>
    <w:rsid w:val="005D1057"/>
    <w:rsid w:val="005D115B"/>
    <w:rsid w:val="005D14C1"/>
    <w:rsid w:val="005D1E5B"/>
    <w:rsid w:val="005D2964"/>
    <w:rsid w:val="005D2A4D"/>
    <w:rsid w:val="005D2DFD"/>
    <w:rsid w:val="005D3077"/>
    <w:rsid w:val="005D31FA"/>
    <w:rsid w:val="005D3371"/>
    <w:rsid w:val="005D34D5"/>
    <w:rsid w:val="005D355C"/>
    <w:rsid w:val="005D38FB"/>
    <w:rsid w:val="005D39A3"/>
    <w:rsid w:val="005D3B00"/>
    <w:rsid w:val="005D44F9"/>
    <w:rsid w:val="005D4769"/>
    <w:rsid w:val="005D4C41"/>
    <w:rsid w:val="005D4D0B"/>
    <w:rsid w:val="005D4DC4"/>
    <w:rsid w:val="005D4F6F"/>
    <w:rsid w:val="005D558F"/>
    <w:rsid w:val="005D5B3F"/>
    <w:rsid w:val="005D5FBF"/>
    <w:rsid w:val="005D6113"/>
    <w:rsid w:val="005D62E8"/>
    <w:rsid w:val="005D6A2D"/>
    <w:rsid w:val="005D6A33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0CE0"/>
    <w:rsid w:val="005E1193"/>
    <w:rsid w:val="005E1501"/>
    <w:rsid w:val="005E159D"/>
    <w:rsid w:val="005E1B54"/>
    <w:rsid w:val="005E1F90"/>
    <w:rsid w:val="005E2294"/>
    <w:rsid w:val="005E2595"/>
    <w:rsid w:val="005E272E"/>
    <w:rsid w:val="005E2A86"/>
    <w:rsid w:val="005E2C44"/>
    <w:rsid w:val="005E2F01"/>
    <w:rsid w:val="005E3280"/>
    <w:rsid w:val="005E3BF3"/>
    <w:rsid w:val="005E3C16"/>
    <w:rsid w:val="005E3CAF"/>
    <w:rsid w:val="005E3D81"/>
    <w:rsid w:val="005E3E5E"/>
    <w:rsid w:val="005E4268"/>
    <w:rsid w:val="005E482B"/>
    <w:rsid w:val="005E4C34"/>
    <w:rsid w:val="005E4CC7"/>
    <w:rsid w:val="005E4F00"/>
    <w:rsid w:val="005E535F"/>
    <w:rsid w:val="005E541D"/>
    <w:rsid w:val="005E5A4E"/>
    <w:rsid w:val="005E5CFC"/>
    <w:rsid w:val="005E5D6D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24"/>
    <w:rsid w:val="005E7A53"/>
    <w:rsid w:val="005E7BBD"/>
    <w:rsid w:val="005E7FAA"/>
    <w:rsid w:val="005F004A"/>
    <w:rsid w:val="005F0523"/>
    <w:rsid w:val="005F095E"/>
    <w:rsid w:val="005F09A9"/>
    <w:rsid w:val="005F0BCE"/>
    <w:rsid w:val="005F0E08"/>
    <w:rsid w:val="005F1080"/>
    <w:rsid w:val="005F11B8"/>
    <w:rsid w:val="005F17F5"/>
    <w:rsid w:val="005F17FE"/>
    <w:rsid w:val="005F1972"/>
    <w:rsid w:val="005F1D5F"/>
    <w:rsid w:val="005F1D70"/>
    <w:rsid w:val="005F2460"/>
    <w:rsid w:val="005F27D1"/>
    <w:rsid w:val="005F2A2B"/>
    <w:rsid w:val="005F2D8B"/>
    <w:rsid w:val="005F2F49"/>
    <w:rsid w:val="005F3DCF"/>
    <w:rsid w:val="005F48B5"/>
    <w:rsid w:val="005F4B3D"/>
    <w:rsid w:val="005F4B93"/>
    <w:rsid w:val="005F4D96"/>
    <w:rsid w:val="005F4E37"/>
    <w:rsid w:val="005F4F47"/>
    <w:rsid w:val="005F4FB4"/>
    <w:rsid w:val="005F52B1"/>
    <w:rsid w:val="005F545F"/>
    <w:rsid w:val="005F54E6"/>
    <w:rsid w:val="005F56F5"/>
    <w:rsid w:val="005F577D"/>
    <w:rsid w:val="005F582D"/>
    <w:rsid w:val="005F5953"/>
    <w:rsid w:val="005F5AC5"/>
    <w:rsid w:val="005F5B79"/>
    <w:rsid w:val="005F640A"/>
    <w:rsid w:val="005F64E8"/>
    <w:rsid w:val="005F660B"/>
    <w:rsid w:val="005F68F2"/>
    <w:rsid w:val="005F6AB9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A03"/>
    <w:rsid w:val="00601CDA"/>
    <w:rsid w:val="00601FC8"/>
    <w:rsid w:val="006024D8"/>
    <w:rsid w:val="0060272D"/>
    <w:rsid w:val="00602988"/>
    <w:rsid w:val="006033F1"/>
    <w:rsid w:val="00603C17"/>
    <w:rsid w:val="00603F59"/>
    <w:rsid w:val="006042A0"/>
    <w:rsid w:val="00604562"/>
    <w:rsid w:val="006045A3"/>
    <w:rsid w:val="006045D6"/>
    <w:rsid w:val="0060469B"/>
    <w:rsid w:val="00604A27"/>
    <w:rsid w:val="00604CD3"/>
    <w:rsid w:val="00604E0F"/>
    <w:rsid w:val="00604F89"/>
    <w:rsid w:val="0060574C"/>
    <w:rsid w:val="00605819"/>
    <w:rsid w:val="00605C77"/>
    <w:rsid w:val="006061E7"/>
    <w:rsid w:val="006068B8"/>
    <w:rsid w:val="00606C2E"/>
    <w:rsid w:val="00606CB5"/>
    <w:rsid w:val="00606CE7"/>
    <w:rsid w:val="00607B27"/>
    <w:rsid w:val="00607D02"/>
    <w:rsid w:val="00607D03"/>
    <w:rsid w:val="006100A8"/>
    <w:rsid w:val="00610254"/>
    <w:rsid w:val="006105B2"/>
    <w:rsid w:val="00610758"/>
    <w:rsid w:val="00610D91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3782"/>
    <w:rsid w:val="00613935"/>
    <w:rsid w:val="00614086"/>
    <w:rsid w:val="00614465"/>
    <w:rsid w:val="006147BC"/>
    <w:rsid w:val="0061480B"/>
    <w:rsid w:val="00615149"/>
    <w:rsid w:val="00615229"/>
    <w:rsid w:val="006153E2"/>
    <w:rsid w:val="00615A91"/>
    <w:rsid w:val="0061626C"/>
    <w:rsid w:val="00616588"/>
    <w:rsid w:val="006167EF"/>
    <w:rsid w:val="00616D60"/>
    <w:rsid w:val="00616D78"/>
    <w:rsid w:val="00616E41"/>
    <w:rsid w:val="006171D7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B04"/>
    <w:rsid w:val="00621CA2"/>
    <w:rsid w:val="006222EB"/>
    <w:rsid w:val="00622600"/>
    <w:rsid w:val="00622B99"/>
    <w:rsid w:val="00622ECF"/>
    <w:rsid w:val="00622F13"/>
    <w:rsid w:val="006232DF"/>
    <w:rsid w:val="00623530"/>
    <w:rsid w:val="0062362E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877"/>
    <w:rsid w:val="006259D0"/>
    <w:rsid w:val="00625AA4"/>
    <w:rsid w:val="00625C34"/>
    <w:rsid w:val="00625CE7"/>
    <w:rsid w:val="00625DB9"/>
    <w:rsid w:val="00626067"/>
    <w:rsid w:val="006261B7"/>
    <w:rsid w:val="00627006"/>
    <w:rsid w:val="00627108"/>
    <w:rsid w:val="00627110"/>
    <w:rsid w:val="00627205"/>
    <w:rsid w:val="0062732C"/>
    <w:rsid w:val="006278CD"/>
    <w:rsid w:val="00630297"/>
    <w:rsid w:val="006302A6"/>
    <w:rsid w:val="00630743"/>
    <w:rsid w:val="0063081A"/>
    <w:rsid w:val="006309BF"/>
    <w:rsid w:val="00630BFA"/>
    <w:rsid w:val="00630D2E"/>
    <w:rsid w:val="00630EDC"/>
    <w:rsid w:val="006310E5"/>
    <w:rsid w:val="006310F0"/>
    <w:rsid w:val="00631181"/>
    <w:rsid w:val="006312EA"/>
    <w:rsid w:val="00631F33"/>
    <w:rsid w:val="0063216E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4E68"/>
    <w:rsid w:val="006357BF"/>
    <w:rsid w:val="00635D14"/>
    <w:rsid w:val="006360D2"/>
    <w:rsid w:val="006362B0"/>
    <w:rsid w:val="0063636A"/>
    <w:rsid w:val="006363E1"/>
    <w:rsid w:val="006365D1"/>
    <w:rsid w:val="0063662C"/>
    <w:rsid w:val="006367F9"/>
    <w:rsid w:val="00636A66"/>
    <w:rsid w:val="00636CD1"/>
    <w:rsid w:val="00636E4D"/>
    <w:rsid w:val="00636E91"/>
    <w:rsid w:val="00636EBF"/>
    <w:rsid w:val="00636F2C"/>
    <w:rsid w:val="006371F9"/>
    <w:rsid w:val="00637492"/>
    <w:rsid w:val="00637673"/>
    <w:rsid w:val="006378D3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5C1"/>
    <w:rsid w:val="006419B1"/>
    <w:rsid w:val="00641C44"/>
    <w:rsid w:val="00641E23"/>
    <w:rsid w:val="00642119"/>
    <w:rsid w:val="006423AA"/>
    <w:rsid w:val="00642870"/>
    <w:rsid w:val="00642AE9"/>
    <w:rsid w:val="00642D5F"/>
    <w:rsid w:val="00642E25"/>
    <w:rsid w:val="00643369"/>
    <w:rsid w:val="00643B9B"/>
    <w:rsid w:val="00643C07"/>
    <w:rsid w:val="00643D70"/>
    <w:rsid w:val="00643D96"/>
    <w:rsid w:val="00643FA6"/>
    <w:rsid w:val="0064400C"/>
    <w:rsid w:val="0064405B"/>
    <w:rsid w:val="0064482C"/>
    <w:rsid w:val="00644AB8"/>
    <w:rsid w:val="00645200"/>
    <w:rsid w:val="006454CA"/>
    <w:rsid w:val="006455C3"/>
    <w:rsid w:val="00645A3C"/>
    <w:rsid w:val="00645AC5"/>
    <w:rsid w:val="00645B4E"/>
    <w:rsid w:val="00645D00"/>
    <w:rsid w:val="006461BC"/>
    <w:rsid w:val="006461E4"/>
    <w:rsid w:val="0064646E"/>
    <w:rsid w:val="00646738"/>
    <w:rsid w:val="0064683B"/>
    <w:rsid w:val="006471F7"/>
    <w:rsid w:val="006475DB"/>
    <w:rsid w:val="00647800"/>
    <w:rsid w:val="006478C7"/>
    <w:rsid w:val="006479E2"/>
    <w:rsid w:val="006502D7"/>
    <w:rsid w:val="00650317"/>
    <w:rsid w:val="00650343"/>
    <w:rsid w:val="00650464"/>
    <w:rsid w:val="00650818"/>
    <w:rsid w:val="00650BF1"/>
    <w:rsid w:val="00650E94"/>
    <w:rsid w:val="00650EE9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6F3"/>
    <w:rsid w:val="006537E1"/>
    <w:rsid w:val="00653C11"/>
    <w:rsid w:val="00653D47"/>
    <w:rsid w:val="0065423A"/>
    <w:rsid w:val="006543D2"/>
    <w:rsid w:val="00654825"/>
    <w:rsid w:val="00654A1C"/>
    <w:rsid w:val="00654AD3"/>
    <w:rsid w:val="00654D76"/>
    <w:rsid w:val="00654DEC"/>
    <w:rsid w:val="0065502E"/>
    <w:rsid w:val="00655439"/>
    <w:rsid w:val="00655477"/>
    <w:rsid w:val="006556F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69C3"/>
    <w:rsid w:val="00656EC4"/>
    <w:rsid w:val="00657467"/>
    <w:rsid w:val="0065779C"/>
    <w:rsid w:val="006578F6"/>
    <w:rsid w:val="006579C0"/>
    <w:rsid w:val="00657B1B"/>
    <w:rsid w:val="00657D8B"/>
    <w:rsid w:val="00657FDD"/>
    <w:rsid w:val="006600A0"/>
    <w:rsid w:val="0066013E"/>
    <w:rsid w:val="0066050F"/>
    <w:rsid w:val="00660ACB"/>
    <w:rsid w:val="00660C3D"/>
    <w:rsid w:val="00660C8F"/>
    <w:rsid w:val="0066126C"/>
    <w:rsid w:val="00661436"/>
    <w:rsid w:val="006615C7"/>
    <w:rsid w:val="006618BA"/>
    <w:rsid w:val="006618DB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70290"/>
    <w:rsid w:val="0067053A"/>
    <w:rsid w:val="006705F0"/>
    <w:rsid w:val="00670B7C"/>
    <w:rsid w:val="00671481"/>
    <w:rsid w:val="006717F4"/>
    <w:rsid w:val="00671D2D"/>
    <w:rsid w:val="00671DC2"/>
    <w:rsid w:val="00671F53"/>
    <w:rsid w:val="006723C4"/>
    <w:rsid w:val="00672603"/>
    <w:rsid w:val="00672865"/>
    <w:rsid w:val="00672AD0"/>
    <w:rsid w:val="00672EA7"/>
    <w:rsid w:val="0067343D"/>
    <w:rsid w:val="0067352A"/>
    <w:rsid w:val="0067358E"/>
    <w:rsid w:val="00673661"/>
    <w:rsid w:val="00673B4E"/>
    <w:rsid w:val="00673C36"/>
    <w:rsid w:val="00673CBA"/>
    <w:rsid w:val="00673D73"/>
    <w:rsid w:val="00673F38"/>
    <w:rsid w:val="00674206"/>
    <w:rsid w:val="00674537"/>
    <w:rsid w:val="00674693"/>
    <w:rsid w:val="00674C2B"/>
    <w:rsid w:val="00674CAB"/>
    <w:rsid w:val="00674E9B"/>
    <w:rsid w:val="00674EFD"/>
    <w:rsid w:val="006752E4"/>
    <w:rsid w:val="00675418"/>
    <w:rsid w:val="00675487"/>
    <w:rsid w:val="006755A5"/>
    <w:rsid w:val="006759FC"/>
    <w:rsid w:val="00675AC5"/>
    <w:rsid w:val="00675B27"/>
    <w:rsid w:val="00675D81"/>
    <w:rsid w:val="00675F41"/>
    <w:rsid w:val="00675F65"/>
    <w:rsid w:val="0067659F"/>
    <w:rsid w:val="006765B2"/>
    <w:rsid w:val="006765FF"/>
    <w:rsid w:val="0067681E"/>
    <w:rsid w:val="00676905"/>
    <w:rsid w:val="00676ED1"/>
    <w:rsid w:val="00677B96"/>
    <w:rsid w:val="00677C85"/>
    <w:rsid w:val="006800F7"/>
    <w:rsid w:val="0068089A"/>
    <w:rsid w:val="00680D61"/>
    <w:rsid w:val="00680E58"/>
    <w:rsid w:val="00680F1D"/>
    <w:rsid w:val="006812E9"/>
    <w:rsid w:val="006817A3"/>
    <w:rsid w:val="006818BC"/>
    <w:rsid w:val="00681BF9"/>
    <w:rsid w:val="00681F57"/>
    <w:rsid w:val="00682645"/>
    <w:rsid w:val="006826DB"/>
    <w:rsid w:val="00682E53"/>
    <w:rsid w:val="00682F79"/>
    <w:rsid w:val="00683064"/>
    <w:rsid w:val="00683266"/>
    <w:rsid w:val="00683742"/>
    <w:rsid w:val="00683D2D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58E"/>
    <w:rsid w:val="00685E30"/>
    <w:rsid w:val="00686149"/>
    <w:rsid w:val="00686161"/>
    <w:rsid w:val="00686530"/>
    <w:rsid w:val="0068674B"/>
    <w:rsid w:val="00687861"/>
    <w:rsid w:val="006879DF"/>
    <w:rsid w:val="00687A94"/>
    <w:rsid w:val="00687B81"/>
    <w:rsid w:val="006902FA"/>
    <w:rsid w:val="006906AE"/>
    <w:rsid w:val="006906E9"/>
    <w:rsid w:val="00690B7C"/>
    <w:rsid w:val="00690D77"/>
    <w:rsid w:val="00690DE2"/>
    <w:rsid w:val="00691550"/>
    <w:rsid w:val="0069183D"/>
    <w:rsid w:val="0069195C"/>
    <w:rsid w:val="00691BE5"/>
    <w:rsid w:val="00691C76"/>
    <w:rsid w:val="00691FCD"/>
    <w:rsid w:val="00692100"/>
    <w:rsid w:val="0069221C"/>
    <w:rsid w:val="0069240D"/>
    <w:rsid w:val="00692582"/>
    <w:rsid w:val="00692BB9"/>
    <w:rsid w:val="006933ED"/>
    <w:rsid w:val="0069391A"/>
    <w:rsid w:val="00693DD5"/>
    <w:rsid w:val="00693E76"/>
    <w:rsid w:val="0069409A"/>
    <w:rsid w:val="006948DE"/>
    <w:rsid w:val="00694CF7"/>
    <w:rsid w:val="00694ECC"/>
    <w:rsid w:val="00695222"/>
    <w:rsid w:val="0069525E"/>
    <w:rsid w:val="006959BB"/>
    <w:rsid w:val="00696002"/>
    <w:rsid w:val="006961C9"/>
    <w:rsid w:val="00696F24"/>
    <w:rsid w:val="00697205"/>
    <w:rsid w:val="0069748C"/>
    <w:rsid w:val="006974AC"/>
    <w:rsid w:val="0069757A"/>
    <w:rsid w:val="00697944"/>
    <w:rsid w:val="00697960"/>
    <w:rsid w:val="00697D0D"/>
    <w:rsid w:val="006A0701"/>
    <w:rsid w:val="006A076C"/>
    <w:rsid w:val="006A0A64"/>
    <w:rsid w:val="006A168C"/>
    <w:rsid w:val="006A1823"/>
    <w:rsid w:val="006A1B17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8E"/>
    <w:rsid w:val="006A2BFB"/>
    <w:rsid w:val="006A3504"/>
    <w:rsid w:val="006A3680"/>
    <w:rsid w:val="006A3814"/>
    <w:rsid w:val="006A38F9"/>
    <w:rsid w:val="006A3AF8"/>
    <w:rsid w:val="006A3B3A"/>
    <w:rsid w:val="006A3B66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50E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A7E08"/>
    <w:rsid w:val="006B007A"/>
    <w:rsid w:val="006B013F"/>
    <w:rsid w:val="006B031E"/>
    <w:rsid w:val="006B0590"/>
    <w:rsid w:val="006B0789"/>
    <w:rsid w:val="006B0C73"/>
    <w:rsid w:val="006B0CB7"/>
    <w:rsid w:val="006B11B0"/>
    <w:rsid w:val="006B13BD"/>
    <w:rsid w:val="006B1481"/>
    <w:rsid w:val="006B1524"/>
    <w:rsid w:val="006B1556"/>
    <w:rsid w:val="006B164B"/>
    <w:rsid w:val="006B16F8"/>
    <w:rsid w:val="006B1884"/>
    <w:rsid w:val="006B18BE"/>
    <w:rsid w:val="006B19E5"/>
    <w:rsid w:val="006B1F80"/>
    <w:rsid w:val="006B2139"/>
    <w:rsid w:val="006B2167"/>
    <w:rsid w:val="006B29CF"/>
    <w:rsid w:val="006B3325"/>
    <w:rsid w:val="006B3502"/>
    <w:rsid w:val="006B3610"/>
    <w:rsid w:val="006B3767"/>
    <w:rsid w:val="006B392E"/>
    <w:rsid w:val="006B39E3"/>
    <w:rsid w:val="006B3C14"/>
    <w:rsid w:val="006B4491"/>
    <w:rsid w:val="006B458B"/>
    <w:rsid w:val="006B4B58"/>
    <w:rsid w:val="006B4D0B"/>
    <w:rsid w:val="006B4D8A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8AC"/>
    <w:rsid w:val="006B690F"/>
    <w:rsid w:val="006B7F18"/>
    <w:rsid w:val="006C0248"/>
    <w:rsid w:val="006C05F3"/>
    <w:rsid w:val="006C0BD2"/>
    <w:rsid w:val="006C0EA0"/>
    <w:rsid w:val="006C1185"/>
    <w:rsid w:val="006C1253"/>
    <w:rsid w:val="006C13DA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798"/>
    <w:rsid w:val="006C485A"/>
    <w:rsid w:val="006C4964"/>
    <w:rsid w:val="006C4A8E"/>
    <w:rsid w:val="006C4A8F"/>
    <w:rsid w:val="006C4B06"/>
    <w:rsid w:val="006C563A"/>
    <w:rsid w:val="006C586B"/>
    <w:rsid w:val="006C79EA"/>
    <w:rsid w:val="006C7ADC"/>
    <w:rsid w:val="006C7B1A"/>
    <w:rsid w:val="006C7BEB"/>
    <w:rsid w:val="006C7E05"/>
    <w:rsid w:val="006D032B"/>
    <w:rsid w:val="006D04F3"/>
    <w:rsid w:val="006D059C"/>
    <w:rsid w:val="006D09FD"/>
    <w:rsid w:val="006D0D08"/>
    <w:rsid w:val="006D12AF"/>
    <w:rsid w:val="006D1333"/>
    <w:rsid w:val="006D1642"/>
    <w:rsid w:val="006D1766"/>
    <w:rsid w:val="006D1B40"/>
    <w:rsid w:val="006D2E1C"/>
    <w:rsid w:val="006D2F6C"/>
    <w:rsid w:val="006D32A5"/>
    <w:rsid w:val="006D3359"/>
    <w:rsid w:val="006D3DC6"/>
    <w:rsid w:val="006D3F82"/>
    <w:rsid w:val="006D4460"/>
    <w:rsid w:val="006D4659"/>
    <w:rsid w:val="006D470A"/>
    <w:rsid w:val="006D48A6"/>
    <w:rsid w:val="006D4B3F"/>
    <w:rsid w:val="006D5241"/>
    <w:rsid w:val="006D5677"/>
    <w:rsid w:val="006D57D8"/>
    <w:rsid w:val="006D5EC3"/>
    <w:rsid w:val="006D5ED3"/>
    <w:rsid w:val="006D6742"/>
    <w:rsid w:val="006D6AB5"/>
    <w:rsid w:val="006D7048"/>
    <w:rsid w:val="006D7A3B"/>
    <w:rsid w:val="006D7C78"/>
    <w:rsid w:val="006D7D0B"/>
    <w:rsid w:val="006E0327"/>
    <w:rsid w:val="006E0D6D"/>
    <w:rsid w:val="006E0DF7"/>
    <w:rsid w:val="006E0E0A"/>
    <w:rsid w:val="006E0E8E"/>
    <w:rsid w:val="006E0EA8"/>
    <w:rsid w:val="006E0ECC"/>
    <w:rsid w:val="006E114F"/>
    <w:rsid w:val="006E16CC"/>
    <w:rsid w:val="006E1700"/>
    <w:rsid w:val="006E183D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5FF5"/>
    <w:rsid w:val="006E639E"/>
    <w:rsid w:val="006E64EC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3D7"/>
    <w:rsid w:val="006F0479"/>
    <w:rsid w:val="006F05B5"/>
    <w:rsid w:val="006F08EA"/>
    <w:rsid w:val="006F0BBE"/>
    <w:rsid w:val="006F13F9"/>
    <w:rsid w:val="006F14E6"/>
    <w:rsid w:val="006F1A27"/>
    <w:rsid w:val="006F2274"/>
    <w:rsid w:val="006F24E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4FFA"/>
    <w:rsid w:val="006F5631"/>
    <w:rsid w:val="006F57F7"/>
    <w:rsid w:val="006F58E3"/>
    <w:rsid w:val="006F5DB0"/>
    <w:rsid w:val="006F5E72"/>
    <w:rsid w:val="006F608B"/>
    <w:rsid w:val="006F6EDB"/>
    <w:rsid w:val="006F736D"/>
    <w:rsid w:val="006F7692"/>
    <w:rsid w:val="006F7D8D"/>
    <w:rsid w:val="006F7F9A"/>
    <w:rsid w:val="0070002E"/>
    <w:rsid w:val="007003CC"/>
    <w:rsid w:val="0070063F"/>
    <w:rsid w:val="007006F8"/>
    <w:rsid w:val="00700845"/>
    <w:rsid w:val="007009E9"/>
    <w:rsid w:val="00700AA9"/>
    <w:rsid w:val="00700C25"/>
    <w:rsid w:val="00700DDE"/>
    <w:rsid w:val="00700EA4"/>
    <w:rsid w:val="00701009"/>
    <w:rsid w:val="00701069"/>
    <w:rsid w:val="0070130C"/>
    <w:rsid w:val="00701C88"/>
    <w:rsid w:val="00701D83"/>
    <w:rsid w:val="007021C3"/>
    <w:rsid w:val="00702276"/>
    <w:rsid w:val="007024AB"/>
    <w:rsid w:val="00703478"/>
    <w:rsid w:val="00703686"/>
    <w:rsid w:val="00703C8A"/>
    <w:rsid w:val="00703EB1"/>
    <w:rsid w:val="0070437B"/>
    <w:rsid w:val="00704635"/>
    <w:rsid w:val="00704831"/>
    <w:rsid w:val="00704A82"/>
    <w:rsid w:val="00704E8B"/>
    <w:rsid w:val="00704EB0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BB"/>
    <w:rsid w:val="00706FCE"/>
    <w:rsid w:val="00707064"/>
    <w:rsid w:val="007072E0"/>
    <w:rsid w:val="007077BD"/>
    <w:rsid w:val="007077F0"/>
    <w:rsid w:val="00707DFA"/>
    <w:rsid w:val="00710181"/>
    <w:rsid w:val="00710266"/>
    <w:rsid w:val="00711CAF"/>
    <w:rsid w:val="0071236B"/>
    <w:rsid w:val="007123A7"/>
    <w:rsid w:val="007125F3"/>
    <w:rsid w:val="007129E2"/>
    <w:rsid w:val="00712EF1"/>
    <w:rsid w:val="00712F5A"/>
    <w:rsid w:val="007131FE"/>
    <w:rsid w:val="007132C8"/>
    <w:rsid w:val="007137A3"/>
    <w:rsid w:val="007137BB"/>
    <w:rsid w:val="00713899"/>
    <w:rsid w:val="00713F88"/>
    <w:rsid w:val="007141C7"/>
    <w:rsid w:val="00714329"/>
    <w:rsid w:val="0071487A"/>
    <w:rsid w:val="00714A42"/>
    <w:rsid w:val="00715B88"/>
    <w:rsid w:val="007160C9"/>
    <w:rsid w:val="007167EA"/>
    <w:rsid w:val="00716BD8"/>
    <w:rsid w:val="0071718B"/>
    <w:rsid w:val="007172B1"/>
    <w:rsid w:val="00717448"/>
    <w:rsid w:val="007175C6"/>
    <w:rsid w:val="00717B95"/>
    <w:rsid w:val="00717ECD"/>
    <w:rsid w:val="00717F4E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384"/>
    <w:rsid w:val="00722B14"/>
    <w:rsid w:val="00722BEF"/>
    <w:rsid w:val="00722C77"/>
    <w:rsid w:val="00723781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71"/>
    <w:rsid w:val="007278FF"/>
    <w:rsid w:val="007304DD"/>
    <w:rsid w:val="007306F3"/>
    <w:rsid w:val="00730798"/>
    <w:rsid w:val="00730952"/>
    <w:rsid w:val="00730A11"/>
    <w:rsid w:val="00730AB8"/>
    <w:rsid w:val="00731097"/>
    <w:rsid w:val="00731410"/>
    <w:rsid w:val="00731640"/>
    <w:rsid w:val="00731725"/>
    <w:rsid w:val="00731DFB"/>
    <w:rsid w:val="0073216F"/>
    <w:rsid w:val="00732402"/>
    <w:rsid w:val="00732457"/>
    <w:rsid w:val="007324E3"/>
    <w:rsid w:val="0073259A"/>
    <w:rsid w:val="007328CB"/>
    <w:rsid w:val="00732FEF"/>
    <w:rsid w:val="00733001"/>
    <w:rsid w:val="00733470"/>
    <w:rsid w:val="007335AC"/>
    <w:rsid w:val="00733862"/>
    <w:rsid w:val="007338BF"/>
    <w:rsid w:val="00733A8E"/>
    <w:rsid w:val="00733DFB"/>
    <w:rsid w:val="00733F85"/>
    <w:rsid w:val="00733FD9"/>
    <w:rsid w:val="00734543"/>
    <w:rsid w:val="0073495B"/>
    <w:rsid w:val="00734A97"/>
    <w:rsid w:val="00734E43"/>
    <w:rsid w:val="007354ED"/>
    <w:rsid w:val="0073577E"/>
    <w:rsid w:val="00735A80"/>
    <w:rsid w:val="00735E98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17B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02"/>
    <w:rsid w:val="00743394"/>
    <w:rsid w:val="007439B9"/>
    <w:rsid w:val="00743A6D"/>
    <w:rsid w:val="007446D3"/>
    <w:rsid w:val="00744FFE"/>
    <w:rsid w:val="0074515B"/>
    <w:rsid w:val="0074567F"/>
    <w:rsid w:val="00745DC5"/>
    <w:rsid w:val="0074612E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0E5E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2AF"/>
    <w:rsid w:val="007534F3"/>
    <w:rsid w:val="007535F0"/>
    <w:rsid w:val="00753687"/>
    <w:rsid w:val="007538D1"/>
    <w:rsid w:val="00753A4A"/>
    <w:rsid w:val="00753DEE"/>
    <w:rsid w:val="00754151"/>
    <w:rsid w:val="007547E6"/>
    <w:rsid w:val="007548B8"/>
    <w:rsid w:val="007548C2"/>
    <w:rsid w:val="00754A17"/>
    <w:rsid w:val="00754BDA"/>
    <w:rsid w:val="00754D8D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6C70"/>
    <w:rsid w:val="00757399"/>
    <w:rsid w:val="0075756F"/>
    <w:rsid w:val="00757590"/>
    <w:rsid w:val="007575FE"/>
    <w:rsid w:val="00757617"/>
    <w:rsid w:val="00757788"/>
    <w:rsid w:val="007578FF"/>
    <w:rsid w:val="00760451"/>
    <w:rsid w:val="00760EF2"/>
    <w:rsid w:val="0076125A"/>
    <w:rsid w:val="00761438"/>
    <w:rsid w:val="00761525"/>
    <w:rsid w:val="0076172A"/>
    <w:rsid w:val="00761937"/>
    <w:rsid w:val="00761F4B"/>
    <w:rsid w:val="00762235"/>
    <w:rsid w:val="007623EC"/>
    <w:rsid w:val="007624C3"/>
    <w:rsid w:val="007627E7"/>
    <w:rsid w:val="00762923"/>
    <w:rsid w:val="00762928"/>
    <w:rsid w:val="00762AC9"/>
    <w:rsid w:val="00762B56"/>
    <w:rsid w:val="00762BD2"/>
    <w:rsid w:val="007640F7"/>
    <w:rsid w:val="00764918"/>
    <w:rsid w:val="007649D1"/>
    <w:rsid w:val="00764F78"/>
    <w:rsid w:val="007659A7"/>
    <w:rsid w:val="007659C5"/>
    <w:rsid w:val="00765F49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E1A"/>
    <w:rsid w:val="00770EDF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5"/>
    <w:rsid w:val="007734CA"/>
    <w:rsid w:val="0077351B"/>
    <w:rsid w:val="0077369E"/>
    <w:rsid w:val="00773815"/>
    <w:rsid w:val="00773B4E"/>
    <w:rsid w:val="00773B88"/>
    <w:rsid w:val="00774029"/>
    <w:rsid w:val="00774F44"/>
    <w:rsid w:val="00775151"/>
    <w:rsid w:val="007751E2"/>
    <w:rsid w:val="0077530A"/>
    <w:rsid w:val="00775590"/>
    <w:rsid w:val="007755FD"/>
    <w:rsid w:val="00775966"/>
    <w:rsid w:val="00775A5D"/>
    <w:rsid w:val="00775CD2"/>
    <w:rsid w:val="00775EE9"/>
    <w:rsid w:val="00775EFC"/>
    <w:rsid w:val="007761AC"/>
    <w:rsid w:val="00776495"/>
    <w:rsid w:val="00776D40"/>
    <w:rsid w:val="00776DC8"/>
    <w:rsid w:val="00776F30"/>
    <w:rsid w:val="0077755C"/>
    <w:rsid w:val="007775C2"/>
    <w:rsid w:val="00777A80"/>
    <w:rsid w:val="00777BF9"/>
    <w:rsid w:val="00777CB1"/>
    <w:rsid w:val="00780217"/>
    <w:rsid w:val="00780764"/>
    <w:rsid w:val="00780AF4"/>
    <w:rsid w:val="00780B40"/>
    <w:rsid w:val="00781950"/>
    <w:rsid w:val="007820CA"/>
    <w:rsid w:val="007825AB"/>
    <w:rsid w:val="0078277F"/>
    <w:rsid w:val="00782796"/>
    <w:rsid w:val="0078281F"/>
    <w:rsid w:val="007828FA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AEE"/>
    <w:rsid w:val="00784C26"/>
    <w:rsid w:val="00785065"/>
    <w:rsid w:val="00785077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6F91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0FE3"/>
    <w:rsid w:val="007911EE"/>
    <w:rsid w:val="00791567"/>
    <w:rsid w:val="007918FF"/>
    <w:rsid w:val="0079226B"/>
    <w:rsid w:val="007922DA"/>
    <w:rsid w:val="0079245B"/>
    <w:rsid w:val="00792A70"/>
    <w:rsid w:val="007931BA"/>
    <w:rsid w:val="00793591"/>
    <w:rsid w:val="00793BD2"/>
    <w:rsid w:val="00793D5E"/>
    <w:rsid w:val="0079439B"/>
    <w:rsid w:val="0079442D"/>
    <w:rsid w:val="00794441"/>
    <w:rsid w:val="007945C3"/>
    <w:rsid w:val="007945F6"/>
    <w:rsid w:val="00794722"/>
    <w:rsid w:val="00794725"/>
    <w:rsid w:val="007947EC"/>
    <w:rsid w:val="0079486E"/>
    <w:rsid w:val="00794AA2"/>
    <w:rsid w:val="00794C71"/>
    <w:rsid w:val="00794CC0"/>
    <w:rsid w:val="00794DF2"/>
    <w:rsid w:val="007955C9"/>
    <w:rsid w:val="00795878"/>
    <w:rsid w:val="00795CB2"/>
    <w:rsid w:val="0079600F"/>
    <w:rsid w:val="0079617F"/>
    <w:rsid w:val="0079623A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874"/>
    <w:rsid w:val="00797B08"/>
    <w:rsid w:val="00797E51"/>
    <w:rsid w:val="007A00A9"/>
    <w:rsid w:val="007A0759"/>
    <w:rsid w:val="007A0A75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FD"/>
    <w:rsid w:val="007A3F04"/>
    <w:rsid w:val="007A41E4"/>
    <w:rsid w:val="007A438F"/>
    <w:rsid w:val="007A45D9"/>
    <w:rsid w:val="007A4B73"/>
    <w:rsid w:val="007A4CA4"/>
    <w:rsid w:val="007A4F47"/>
    <w:rsid w:val="007A5733"/>
    <w:rsid w:val="007A583E"/>
    <w:rsid w:val="007A595D"/>
    <w:rsid w:val="007A5CA5"/>
    <w:rsid w:val="007A662C"/>
    <w:rsid w:val="007A6673"/>
    <w:rsid w:val="007A7623"/>
    <w:rsid w:val="007A762D"/>
    <w:rsid w:val="007A7843"/>
    <w:rsid w:val="007A7CEC"/>
    <w:rsid w:val="007B0B4D"/>
    <w:rsid w:val="007B114B"/>
    <w:rsid w:val="007B12D8"/>
    <w:rsid w:val="007B134A"/>
    <w:rsid w:val="007B16ED"/>
    <w:rsid w:val="007B1786"/>
    <w:rsid w:val="007B17BC"/>
    <w:rsid w:val="007B1BD6"/>
    <w:rsid w:val="007B1D9C"/>
    <w:rsid w:val="007B25CC"/>
    <w:rsid w:val="007B2798"/>
    <w:rsid w:val="007B2B30"/>
    <w:rsid w:val="007B2C5B"/>
    <w:rsid w:val="007B3357"/>
    <w:rsid w:val="007B390A"/>
    <w:rsid w:val="007B3B42"/>
    <w:rsid w:val="007B4440"/>
    <w:rsid w:val="007B44C4"/>
    <w:rsid w:val="007B4548"/>
    <w:rsid w:val="007B4CB7"/>
    <w:rsid w:val="007B4D2E"/>
    <w:rsid w:val="007B512A"/>
    <w:rsid w:val="007B5400"/>
    <w:rsid w:val="007B57D0"/>
    <w:rsid w:val="007B587B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623"/>
    <w:rsid w:val="007C07D5"/>
    <w:rsid w:val="007C07F7"/>
    <w:rsid w:val="007C08F3"/>
    <w:rsid w:val="007C09B8"/>
    <w:rsid w:val="007C0B09"/>
    <w:rsid w:val="007C0E51"/>
    <w:rsid w:val="007C0F68"/>
    <w:rsid w:val="007C1287"/>
    <w:rsid w:val="007C1641"/>
    <w:rsid w:val="007C1992"/>
    <w:rsid w:val="007C1ABF"/>
    <w:rsid w:val="007C1C06"/>
    <w:rsid w:val="007C1F77"/>
    <w:rsid w:val="007C21B1"/>
    <w:rsid w:val="007C2670"/>
    <w:rsid w:val="007C2A4A"/>
    <w:rsid w:val="007C2C98"/>
    <w:rsid w:val="007C31E4"/>
    <w:rsid w:val="007C3526"/>
    <w:rsid w:val="007C377E"/>
    <w:rsid w:val="007C3A09"/>
    <w:rsid w:val="007C3BFE"/>
    <w:rsid w:val="007C3C1A"/>
    <w:rsid w:val="007C3D26"/>
    <w:rsid w:val="007C3E5C"/>
    <w:rsid w:val="007C41B8"/>
    <w:rsid w:val="007C43AE"/>
    <w:rsid w:val="007C4B9F"/>
    <w:rsid w:val="007C4D89"/>
    <w:rsid w:val="007C4DA3"/>
    <w:rsid w:val="007C4F48"/>
    <w:rsid w:val="007C4F7C"/>
    <w:rsid w:val="007C520B"/>
    <w:rsid w:val="007C56C0"/>
    <w:rsid w:val="007C591A"/>
    <w:rsid w:val="007C6A1D"/>
    <w:rsid w:val="007C6F1E"/>
    <w:rsid w:val="007C77F2"/>
    <w:rsid w:val="007C7987"/>
    <w:rsid w:val="007C7A2B"/>
    <w:rsid w:val="007C7A3C"/>
    <w:rsid w:val="007C7FEA"/>
    <w:rsid w:val="007D003B"/>
    <w:rsid w:val="007D021B"/>
    <w:rsid w:val="007D0542"/>
    <w:rsid w:val="007D0990"/>
    <w:rsid w:val="007D0BD2"/>
    <w:rsid w:val="007D0BFB"/>
    <w:rsid w:val="007D0DFC"/>
    <w:rsid w:val="007D109B"/>
    <w:rsid w:val="007D10A2"/>
    <w:rsid w:val="007D12D6"/>
    <w:rsid w:val="007D180B"/>
    <w:rsid w:val="007D1828"/>
    <w:rsid w:val="007D1979"/>
    <w:rsid w:val="007D1B46"/>
    <w:rsid w:val="007D1C5E"/>
    <w:rsid w:val="007D20B9"/>
    <w:rsid w:val="007D2963"/>
    <w:rsid w:val="007D2B7E"/>
    <w:rsid w:val="007D2D6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36C"/>
    <w:rsid w:val="007D5446"/>
    <w:rsid w:val="007D5D62"/>
    <w:rsid w:val="007D5E68"/>
    <w:rsid w:val="007D5F95"/>
    <w:rsid w:val="007D603B"/>
    <w:rsid w:val="007D6864"/>
    <w:rsid w:val="007D6B7D"/>
    <w:rsid w:val="007D6BB2"/>
    <w:rsid w:val="007D7182"/>
    <w:rsid w:val="007D733E"/>
    <w:rsid w:val="007D742F"/>
    <w:rsid w:val="007D785D"/>
    <w:rsid w:val="007D7969"/>
    <w:rsid w:val="007E0ED8"/>
    <w:rsid w:val="007E1756"/>
    <w:rsid w:val="007E17A2"/>
    <w:rsid w:val="007E1B45"/>
    <w:rsid w:val="007E1D99"/>
    <w:rsid w:val="007E2488"/>
    <w:rsid w:val="007E276F"/>
    <w:rsid w:val="007E2A99"/>
    <w:rsid w:val="007E3F19"/>
    <w:rsid w:val="007E4036"/>
    <w:rsid w:val="007E40B4"/>
    <w:rsid w:val="007E425F"/>
    <w:rsid w:val="007E4630"/>
    <w:rsid w:val="007E4988"/>
    <w:rsid w:val="007E498F"/>
    <w:rsid w:val="007E4B9C"/>
    <w:rsid w:val="007E5023"/>
    <w:rsid w:val="007E53E8"/>
    <w:rsid w:val="007E54DA"/>
    <w:rsid w:val="007E5BCE"/>
    <w:rsid w:val="007E6973"/>
    <w:rsid w:val="007E6C8A"/>
    <w:rsid w:val="007E71D2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316"/>
    <w:rsid w:val="007F152D"/>
    <w:rsid w:val="007F15EA"/>
    <w:rsid w:val="007F180C"/>
    <w:rsid w:val="007F1B31"/>
    <w:rsid w:val="007F2073"/>
    <w:rsid w:val="007F279A"/>
    <w:rsid w:val="007F29A6"/>
    <w:rsid w:val="007F2A8C"/>
    <w:rsid w:val="007F2B26"/>
    <w:rsid w:val="007F335F"/>
    <w:rsid w:val="007F33AE"/>
    <w:rsid w:val="007F377B"/>
    <w:rsid w:val="007F3890"/>
    <w:rsid w:val="007F3EF9"/>
    <w:rsid w:val="007F3FF4"/>
    <w:rsid w:val="007F41F0"/>
    <w:rsid w:val="007F4454"/>
    <w:rsid w:val="007F455D"/>
    <w:rsid w:val="007F462F"/>
    <w:rsid w:val="007F4758"/>
    <w:rsid w:val="007F47D3"/>
    <w:rsid w:val="007F4CCA"/>
    <w:rsid w:val="007F536E"/>
    <w:rsid w:val="007F5708"/>
    <w:rsid w:val="007F5C47"/>
    <w:rsid w:val="007F5DBE"/>
    <w:rsid w:val="007F61A7"/>
    <w:rsid w:val="007F6405"/>
    <w:rsid w:val="007F64CC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48F2"/>
    <w:rsid w:val="008049B6"/>
    <w:rsid w:val="008058C6"/>
    <w:rsid w:val="0080678F"/>
    <w:rsid w:val="008068F8"/>
    <w:rsid w:val="008074DB"/>
    <w:rsid w:val="00810214"/>
    <w:rsid w:val="00810411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700"/>
    <w:rsid w:val="00812855"/>
    <w:rsid w:val="00812864"/>
    <w:rsid w:val="00812B39"/>
    <w:rsid w:val="00812D99"/>
    <w:rsid w:val="008131A9"/>
    <w:rsid w:val="00813833"/>
    <w:rsid w:val="00813BFC"/>
    <w:rsid w:val="00813C69"/>
    <w:rsid w:val="00813C7F"/>
    <w:rsid w:val="0081401B"/>
    <w:rsid w:val="008140FE"/>
    <w:rsid w:val="00814156"/>
    <w:rsid w:val="008142C5"/>
    <w:rsid w:val="00814320"/>
    <w:rsid w:val="00814454"/>
    <w:rsid w:val="008144FB"/>
    <w:rsid w:val="00814518"/>
    <w:rsid w:val="0081462F"/>
    <w:rsid w:val="00814B89"/>
    <w:rsid w:val="00814ED4"/>
    <w:rsid w:val="00815090"/>
    <w:rsid w:val="008155D6"/>
    <w:rsid w:val="00815E64"/>
    <w:rsid w:val="008162E8"/>
    <w:rsid w:val="008163B5"/>
    <w:rsid w:val="0081650B"/>
    <w:rsid w:val="008166F0"/>
    <w:rsid w:val="00816D76"/>
    <w:rsid w:val="00817214"/>
    <w:rsid w:val="00817327"/>
    <w:rsid w:val="00817386"/>
    <w:rsid w:val="00817407"/>
    <w:rsid w:val="0081759B"/>
    <w:rsid w:val="00817969"/>
    <w:rsid w:val="00817D0F"/>
    <w:rsid w:val="00817D4E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20"/>
    <w:rsid w:val="0082326C"/>
    <w:rsid w:val="008236A1"/>
    <w:rsid w:val="008236A5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910"/>
    <w:rsid w:val="00825A92"/>
    <w:rsid w:val="00825BAC"/>
    <w:rsid w:val="00825BD4"/>
    <w:rsid w:val="00825C1E"/>
    <w:rsid w:val="00825E27"/>
    <w:rsid w:val="00826378"/>
    <w:rsid w:val="008267D9"/>
    <w:rsid w:val="00826A80"/>
    <w:rsid w:val="00826E91"/>
    <w:rsid w:val="0082731F"/>
    <w:rsid w:val="00827BE8"/>
    <w:rsid w:val="00827DCD"/>
    <w:rsid w:val="00827E5E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72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20"/>
    <w:rsid w:val="00835151"/>
    <w:rsid w:val="00835471"/>
    <w:rsid w:val="008354BF"/>
    <w:rsid w:val="0083568C"/>
    <w:rsid w:val="00835C7D"/>
    <w:rsid w:val="0083669D"/>
    <w:rsid w:val="00836D67"/>
    <w:rsid w:val="00836F6F"/>
    <w:rsid w:val="00836FCD"/>
    <w:rsid w:val="00836FDF"/>
    <w:rsid w:val="0083700C"/>
    <w:rsid w:val="00837B86"/>
    <w:rsid w:val="00837CA3"/>
    <w:rsid w:val="00837CF6"/>
    <w:rsid w:val="00837E73"/>
    <w:rsid w:val="00837EEB"/>
    <w:rsid w:val="00840335"/>
    <w:rsid w:val="0084071E"/>
    <w:rsid w:val="00841107"/>
    <w:rsid w:val="00841447"/>
    <w:rsid w:val="00841ADE"/>
    <w:rsid w:val="00841B9F"/>
    <w:rsid w:val="00842657"/>
    <w:rsid w:val="0084277A"/>
    <w:rsid w:val="0084280F"/>
    <w:rsid w:val="00842ABB"/>
    <w:rsid w:val="00842CAA"/>
    <w:rsid w:val="008432E5"/>
    <w:rsid w:val="00843506"/>
    <w:rsid w:val="008439A1"/>
    <w:rsid w:val="00843A75"/>
    <w:rsid w:val="00843B67"/>
    <w:rsid w:val="00843BF2"/>
    <w:rsid w:val="00843E51"/>
    <w:rsid w:val="008441AF"/>
    <w:rsid w:val="0084491D"/>
    <w:rsid w:val="00844B46"/>
    <w:rsid w:val="00844BEF"/>
    <w:rsid w:val="008452C0"/>
    <w:rsid w:val="00845435"/>
    <w:rsid w:val="00845C41"/>
    <w:rsid w:val="00845E40"/>
    <w:rsid w:val="0084624E"/>
    <w:rsid w:val="00846513"/>
    <w:rsid w:val="00846574"/>
    <w:rsid w:val="00846586"/>
    <w:rsid w:val="008466A9"/>
    <w:rsid w:val="008467A6"/>
    <w:rsid w:val="00846B1D"/>
    <w:rsid w:val="00847222"/>
    <w:rsid w:val="00847297"/>
    <w:rsid w:val="008476EA"/>
    <w:rsid w:val="008476EB"/>
    <w:rsid w:val="00847B52"/>
    <w:rsid w:val="00850299"/>
    <w:rsid w:val="00850337"/>
    <w:rsid w:val="008503AC"/>
    <w:rsid w:val="00850AED"/>
    <w:rsid w:val="00850C67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326C"/>
    <w:rsid w:val="008543AF"/>
    <w:rsid w:val="008549F9"/>
    <w:rsid w:val="00854A4B"/>
    <w:rsid w:val="00855394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924"/>
    <w:rsid w:val="00861C96"/>
    <w:rsid w:val="00861E45"/>
    <w:rsid w:val="00861E97"/>
    <w:rsid w:val="0086283C"/>
    <w:rsid w:val="0086299B"/>
    <w:rsid w:val="00862A16"/>
    <w:rsid w:val="00862C43"/>
    <w:rsid w:val="00862C4C"/>
    <w:rsid w:val="00862D0A"/>
    <w:rsid w:val="00862F66"/>
    <w:rsid w:val="0086371B"/>
    <w:rsid w:val="00863CFD"/>
    <w:rsid w:val="00863DE6"/>
    <w:rsid w:val="0086410C"/>
    <w:rsid w:val="008644E6"/>
    <w:rsid w:val="0086471B"/>
    <w:rsid w:val="00864790"/>
    <w:rsid w:val="00864A52"/>
    <w:rsid w:val="00864C32"/>
    <w:rsid w:val="00864D9D"/>
    <w:rsid w:val="00864FCB"/>
    <w:rsid w:val="00865018"/>
    <w:rsid w:val="008652F6"/>
    <w:rsid w:val="00865A5E"/>
    <w:rsid w:val="0086603D"/>
    <w:rsid w:val="0086615A"/>
    <w:rsid w:val="00866314"/>
    <w:rsid w:val="0086670B"/>
    <w:rsid w:val="00866991"/>
    <w:rsid w:val="008669AE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712"/>
    <w:rsid w:val="008709F2"/>
    <w:rsid w:val="00870E1F"/>
    <w:rsid w:val="00870E56"/>
    <w:rsid w:val="0087200D"/>
    <w:rsid w:val="0087201B"/>
    <w:rsid w:val="00872304"/>
    <w:rsid w:val="00872656"/>
    <w:rsid w:val="00872FD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4718"/>
    <w:rsid w:val="00874953"/>
    <w:rsid w:val="00874C04"/>
    <w:rsid w:val="00874CFF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77B18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AC1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3F"/>
    <w:rsid w:val="00887EB4"/>
    <w:rsid w:val="008908D1"/>
    <w:rsid w:val="00890A28"/>
    <w:rsid w:val="00890C7C"/>
    <w:rsid w:val="00890CB9"/>
    <w:rsid w:val="00890EF5"/>
    <w:rsid w:val="00890FF9"/>
    <w:rsid w:val="00891049"/>
    <w:rsid w:val="008910EF"/>
    <w:rsid w:val="00891427"/>
    <w:rsid w:val="0089194A"/>
    <w:rsid w:val="00892661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209"/>
    <w:rsid w:val="008943B8"/>
    <w:rsid w:val="008946A1"/>
    <w:rsid w:val="00894B66"/>
    <w:rsid w:val="00894F8C"/>
    <w:rsid w:val="008961BE"/>
    <w:rsid w:val="008961EB"/>
    <w:rsid w:val="0089673D"/>
    <w:rsid w:val="00896A16"/>
    <w:rsid w:val="008977C3"/>
    <w:rsid w:val="008A0DE9"/>
    <w:rsid w:val="008A12E2"/>
    <w:rsid w:val="008A2998"/>
    <w:rsid w:val="008A2E86"/>
    <w:rsid w:val="008A3054"/>
    <w:rsid w:val="008A367C"/>
    <w:rsid w:val="008A3A7A"/>
    <w:rsid w:val="008A3C7A"/>
    <w:rsid w:val="008A3DA6"/>
    <w:rsid w:val="008A4AA9"/>
    <w:rsid w:val="008A4D53"/>
    <w:rsid w:val="008A4F29"/>
    <w:rsid w:val="008A5777"/>
    <w:rsid w:val="008A5800"/>
    <w:rsid w:val="008A584E"/>
    <w:rsid w:val="008A5B9C"/>
    <w:rsid w:val="008A6500"/>
    <w:rsid w:val="008A67B8"/>
    <w:rsid w:val="008A6B5D"/>
    <w:rsid w:val="008A6EA1"/>
    <w:rsid w:val="008A734E"/>
    <w:rsid w:val="008A7381"/>
    <w:rsid w:val="008A743B"/>
    <w:rsid w:val="008A75F5"/>
    <w:rsid w:val="008A76C7"/>
    <w:rsid w:val="008A7BB1"/>
    <w:rsid w:val="008A7D55"/>
    <w:rsid w:val="008B00D7"/>
    <w:rsid w:val="008B04E4"/>
    <w:rsid w:val="008B04F3"/>
    <w:rsid w:val="008B068F"/>
    <w:rsid w:val="008B0BCC"/>
    <w:rsid w:val="008B0C34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EBC"/>
    <w:rsid w:val="008B5FBB"/>
    <w:rsid w:val="008B6139"/>
    <w:rsid w:val="008B6331"/>
    <w:rsid w:val="008B69E4"/>
    <w:rsid w:val="008B6DAB"/>
    <w:rsid w:val="008B6F2C"/>
    <w:rsid w:val="008C0344"/>
    <w:rsid w:val="008C071B"/>
    <w:rsid w:val="008C0A05"/>
    <w:rsid w:val="008C0A12"/>
    <w:rsid w:val="008C0CA5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D9E"/>
    <w:rsid w:val="008C2DBE"/>
    <w:rsid w:val="008C2FBE"/>
    <w:rsid w:val="008C3567"/>
    <w:rsid w:val="008C3AD1"/>
    <w:rsid w:val="008C3B23"/>
    <w:rsid w:val="008C3C57"/>
    <w:rsid w:val="008C3D3E"/>
    <w:rsid w:val="008C411C"/>
    <w:rsid w:val="008C4206"/>
    <w:rsid w:val="008C422E"/>
    <w:rsid w:val="008C43AF"/>
    <w:rsid w:val="008C4478"/>
    <w:rsid w:val="008C4521"/>
    <w:rsid w:val="008C45F1"/>
    <w:rsid w:val="008C509C"/>
    <w:rsid w:val="008C52DF"/>
    <w:rsid w:val="008C53F3"/>
    <w:rsid w:val="008C54DC"/>
    <w:rsid w:val="008C5552"/>
    <w:rsid w:val="008C5635"/>
    <w:rsid w:val="008C5752"/>
    <w:rsid w:val="008C5BF4"/>
    <w:rsid w:val="008C5F5C"/>
    <w:rsid w:val="008C623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312"/>
    <w:rsid w:val="008D048E"/>
    <w:rsid w:val="008D074A"/>
    <w:rsid w:val="008D0901"/>
    <w:rsid w:val="008D0CB3"/>
    <w:rsid w:val="008D14C7"/>
    <w:rsid w:val="008D153F"/>
    <w:rsid w:val="008D1BB9"/>
    <w:rsid w:val="008D1F11"/>
    <w:rsid w:val="008D20FF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CDB"/>
    <w:rsid w:val="008D2D57"/>
    <w:rsid w:val="008D2D82"/>
    <w:rsid w:val="008D2DC1"/>
    <w:rsid w:val="008D2FE6"/>
    <w:rsid w:val="008D33D7"/>
    <w:rsid w:val="008D3406"/>
    <w:rsid w:val="008D3D2F"/>
    <w:rsid w:val="008D3DD4"/>
    <w:rsid w:val="008D4242"/>
    <w:rsid w:val="008D4568"/>
    <w:rsid w:val="008D4778"/>
    <w:rsid w:val="008D4A7F"/>
    <w:rsid w:val="008D4C98"/>
    <w:rsid w:val="008D4DC3"/>
    <w:rsid w:val="008D511A"/>
    <w:rsid w:val="008D54BC"/>
    <w:rsid w:val="008D5780"/>
    <w:rsid w:val="008D5892"/>
    <w:rsid w:val="008D5D4A"/>
    <w:rsid w:val="008D6222"/>
    <w:rsid w:val="008D623F"/>
    <w:rsid w:val="008D62F9"/>
    <w:rsid w:val="008D678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BD5"/>
    <w:rsid w:val="008E1C55"/>
    <w:rsid w:val="008E1DAC"/>
    <w:rsid w:val="008E1E89"/>
    <w:rsid w:val="008E1FA3"/>
    <w:rsid w:val="008E23DD"/>
    <w:rsid w:val="008E2D80"/>
    <w:rsid w:val="008E2DB6"/>
    <w:rsid w:val="008E317F"/>
    <w:rsid w:val="008E34F2"/>
    <w:rsid w:val="008E36D9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2CD"/>
    <w:rsid w:val="008E6668"/>
    <w:rsid w:val="008E669F"/>
    <w:rsid w:val="008E682C"/>
    <w:rsid w:val="008E69F4"/>
    <w:rsid w:val="008E6DFB"/>
    <w:rsid w:val="008E77A9"/>
    <w:rsid w:val="008E7A46"/>
    <w:rsid w:val="008E7EEF"/>
    <w:rsid w:val="008F05B1"/>
    <w:rsid w:val="008F0C6C"/>
    <w:rsid w:val="008F0CF6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8ED"/>
    <w:rsid w:val="008F2B18"/>
    <w:rsid w:val="008F32D6"/>
    <w:rsid w:val="008F34EE"/>
    <w:rsid w:val="008F381D"/>
    <w:rsid w:val="008F3932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0D"/>
    <w:rsid w:val="008F5CE9"/>
    <w:rsid w:val="008F5D90"/>
    <w:rsid w:val="008F5F54"/>
    <w:rsid w:val="008F619E"/>
    <w:rsid w:val="008F6208"/>
    <w:rsid w:val="008F6363"/>
    <w:rsid w:val="008F797E"/>
    <w:rsid w:val="00900292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29E"/>
    <w:rsid w:val="00902787"/>
    <w:rsid w:val="009027C9"/>
    <w:rsid w:val="009027EC"/>
    <w:rsid w:val="009029C3"/>
    <w:rsid w:val="00902D2D"/>
    <w:rsid w:val="009032A9"/>
    <w:rsid w:val="00903435"/>
    <w:rsid w:val="009035CD"/>
    <w:rsid w:val="009037F0"/>
    <w:rsid w:val="00903C27"/>
    <w:rsid w:val="0090465C"/>
    <w:rsid w:val="00904BC7"/>
    <w:rsid w:val="009053F1"/>
    <w:rsid w:val="00905403"/>
    <w:rsid w:val="00905409"/>
    <w:rsid w:val="00905922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40E"/>
    <w:rsid w:val="00912560"/>
    <w:rsid w:val="0091256D"/>
    <w:rsid w:val="009126AF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1D6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16B"/>
    <w:rsid w:val="00916611"/>
    <w:rsid w:val="009166C0"/>
    <w:rsid w:val="00916757"/>
    <w:rsid w:val="0091678A"/>
    <w:rsid w:val="009167DF"/>
    <w:rsid w:val="00916A5D"/>
    <w:rsid w:val="00916E5C"/>
    <w:rsid w:val="00917176"/>
    <w:rsid w:val="009174DC"/>
    <w:rsid w:val="00917816"/>
    <w:rsid w:val="00917901"/>
    <w:rsid w:val="0091792E"/>
    <w:rsid w:val="00917A90"/>
    <w:rsid w:val="00917AF5"/>
    <w:rsid w:val="00917B82"/>
    <w:rsid w:val="00917C7F"/>
    <w:rsid w:val="00917E61"/>
    <w:rsid w:val="00917F41"/>
    <w:rsid w:val="00920A4A"/>
    <w:rsid w:val="00920C1A"/>
    <w:rsid w:val="00920D0F"/>
    <w:rsid w:val="00921415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3CCD"/>
    <w:rsid w:val="00923E8D"/>
    <w:rsid w:val="009245AB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2AC"/>
    <w:rsid w:val="0092651E"/>
    <w:rsid w:val="009267C8"/>
    <w:rsid w:val="009268AE"/>
    <w:rsid w:val="00926A50"/>
    <w:rsid w:val="00926B7C"/>
    <w:rsid w:val="00926C4E"/>
    <w:rsid w:val="00926F9F"/>
    <w:rsid w:val="0092716A"/>
    <w:rsid w:val="00927293"/>
    <w:rsid w:val="00927410"/>
    <w:rsid w:val="0092769E"/>
    <w:rsid w:val="00927DF1"/>
    <w:rsid w:val="00930252"/>
    <w:rsid w:val="009302D9"/>
    <w:rsid w:val="0093046A"/>
    <w:rsid w:val="0093069F"/>
    <w:rsid w:val="00930ACF"/>
    <w:rsid w:val="00930D83"/>
    <w:rsid w:val="00931204"/>
    <w:rsid w:val="00931BE4"/>
    <w:rsid w:val="00931D80"/>
    <w:rsid w:val="00931DE2"/>
    <w:rsid w:val="00931DF9"/>
    <w:rsid w:val="00932663"/>
    <w:rsid w:val="00932A73"/>
    <w:rsid w:val="00932B27"/>
    <w:rsid w:val="009330E9"/>
    <w:rsid w:val="009333D8"/>
    <w:rsid w:val="0093344B"/>
    <w:rsid w:val="00933981"/>
    <w:rsid w:val="00933D46"/>
    <w:rsid w:val="009340B5"/>
    <w:rsid w:val="00934269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5DAD"/>
    <w:rsid w:val="0093670A"/>
    <w:rsid w:val="009367F4"/>
    <w:rsid w:val="0093757B"/>
    <w:rsid w:val="009376AB"/>
    <w:rsid w:val="00937FAA"/>
    <w:rsid w:val="00940574"/>
    <w:rsid w:val="00940A3A"/>
    <w:rsid w:val="00940FAA"/>
    <w:rsid w:val="009414B4"/>
    <w:rsid w:val="0094154C"/>
    <w:rsid w:val="00941A10"/>
    <w:rsid w:val="00942200"/>
    <w:rsid w:val="009422EE"/>
    <w:rsid w:val="009422FB"/>
    <w:rsid w:val="009423F0"/>
    <w:rsid w:val="0094268A"/>
    <w:rsid w:val="009426EB"/>
    <w:rsid w:val="00942864"/>
    <w:rsid w:val="00943059"/>
    <w:rsid w:val="009430C0"/>
    <w:rsid w:val="00943249"/>
    <w:rsid w:val="0094331D"/>
    <w:rsid w:val="009436A3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5C8"/>
    <w:rsid w:val="00946A28"/>
    <w:rsid w:val="00946C3C"/>
    <w:rsid w:val="0094735E"/>
    <w:rsid w:val="00947996"/>
    <w:rsid w:val="00947F15"/>
    <w:rsid w:val="009502F8"/>
    <w:rsid w:val="00950722"/>
    <w:rsid w:val="0095083E"/>
    <w:rsid w:val="00950896"/>
    <w:rsid w:val="00950B59"/>
    <w:rsid w:val="00950C17"/>
    <w:rsid w:val="00950DCD"/>
    <w:rsid w:val="0095163B"/>
    <w:rsid w:val="009516AD"/>
    <w:rsid w:val="00951A8B"/>
    <w:rsid w:val="00951FA5"/>
    <w:rsid w:val="009524B7"/>
    <w:rsid w:val="0095261D"/>
    <w:rsid w:val="009528D1"/>
    <w:rsid w:val="00952D9D"/>
    <w:rsid w:val="00952E54"/>
    <w:rsid w:val="00953365"/>
    <w:rsid w:val="009538F7"/>
    <w:rsid w:val="00953DAD"/>
    <w:rsid w:val="00954048"/>
    <w:rsid w:val="009543D7"/>
    <w:rsid w:val="0095446C"/>
    <w:rsid w:val="009545A3"/>
    <w:rsid w:val="00954A16"/>
    <w:rsid w:val="00954E3A"/>
    <w:rsid w:val="00954FF2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7A7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71E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A9"/>
    <w:rsid w:val="009666C3"/>
    <w:rsid w:val="009667EC"/>
    <w:rsid w:val="00966A18"/>
    <w:rsid w:val="00966B0B"/>
    <w:rsid w:val="00966CF2"/>
    <w:rsid w:val="00966E0B"/>
    <w:rsid w:val="0096733D"/>
    <w:rsid w:val="00967484"/>
    <w:rsid w:val="009674FC"/>
    <w:rsid w:val="0096750F"/>
    <w:rsid w:val="00967C14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8DF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1C8"/>
    <w:rsid w:val="00975299"/>
    <w:rsid w:val="009754F1"/>
    <w:rsid w:val="009758AF"/>
    <w:rsid w:val="00975948"/>
    <w:rsid w:val="00975A34"/>
    <w:rsid w:val="00975E3F"/>
    <w:rsid w:val="00975E6F"/>
    <w:rsid w:val="00975F4A"/>
    <w:rsid w:val="009760CF"/>
    <w:rsid w:val="009763B9"/>
    <w:rsid w:val="009763CA"/>
    <w:rsid w:val="009763F3"/>
    <w:rsid w:val="0097641D"/>
    <w:rsid w:val="00976819"/>
    <w:rsid w:val="00977046"/>
    <w:rsid w:val="0097732E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3C0"/>
    <w:rsid w:val="00982655"/>
    <w:rsid w:val="00982B90"/>
    <w:rsid w:val="00983142"/>
    <w:rsid w:val="00983240"/>
    <w:rsid w:val="0098324B"/>
    <w:rsid w:val="00983340"/>
    <w:rsid w:val="0098338F"/>
    <w:rsid w:val="00983459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46"/>
    <w:rsid w:val="00986EB9"/>
    <w:rsid w:val="0098754A"/>
    <w:rsid w:val="00987564"/>
    <w:rsid w:val="009875E1"/>
    <w:rsid w:val="00987F4F"/>
    <w:rsid w:val="009901CB"/>
    <w:rsid w:val="00990335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22"/>
    <w:rsid w:val="00992F7D"/>
    <w:rsid w:val="00993510"/>
    <w:rsid w:val="0099355F"/>
    <w:rsid w:val="009935B0"/>
    <w:rsid w:val="00993676"/>
    <w:rsid w:val="009939C6"/>
    <w:rsid w:val="00993C61"/>
    <w:rsid w:val="0099401A"/>
    <w:rsid w:val="0099442C"/>
    <w:rsid w:val="0099458A"/>
    <w:rsid w:val="00995333"/>
    <w:rsid w:val="009953CE"/>
    <w:rsid w:val="0099570D"/>
    <w:rsid w:val="009959BB"/>
    <w:rsid w:val="009963E6"/>
    <w:rsid w:val="00996644"/>
    <w:rsid w:val="009972AD"/>
    <w:rsid w:val="0099742D"/>
    <w:rsid w:val="00997681"/>
    <w:rsid w:val="009978C9"/>
    <w:rsid w:val="009978EF"/>
    <w:rsid w:val="00997C4F"/>
    <w:rsid w:val="00997F4A"/>
    <w:rsid w:val="009A095D"/>
    <w:rsid w:val="009A0B4D"/>
    <w:rsid w:val="009A13E4"/>
    <w:rsid w:val="009A14AE"/>
    <w:rsid w:val="009A184B"/>
    <w:rsid w:val="009A187D"/>
    <w:rsid w:val="009A1C8E"/>
    <w:rsid w:val="009A1C98"/>
    <w:rsid w:val="009A1CA6"/>
    <w:rsid w:val="009A23D7"/>
    <w:rsid w:val="009A25D4"/>
    <w:rsid w:val="009A2ABA"/>
    <w:rsid w:val="009A2D09"/>
    <w:rsid w:val="009A2DC5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1A5"/>
    <w:rsid w:val="009B064B"/>
    <w:rsid w:val="009B102C"/>
    <w:rsid w:val="009B14AE"/>
    <w:rsid w:val="009B1968"/>
    <w:rsid w:val="009B19B8"/>
    <w:rsid w:val="009B1C39"/>
    <w:rsid w:val="009B32AE"/>
    <w:rsid w:val="009B3419"/>
    <w:rsid w:val="009B3F29"/>
    <w:rsid w:val="009B4344"/>
    <w:rsid w:val="009B4B89"/>
    <w:rsid w:val="009B4BED"/>
    <w:rsid w:val="009B5128"/>
    <w:rsid w:val="009B524A"/>
    <w:rsid w:val="009B5869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506"/>
    <w:rsid w:val="009B7754"/>
    <w:rsid w:val="009B7883"/>
    <w:rsid w:val="009B78E7"/>
    <w:rsid w:val="009B7951"/>
    <w:rsid w:val="009B7BC1"/>
    <w:rsid w:val="009B7FDD"/>
    <w:rsid w:val="009C0372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B35"/>
    <w:rsid w:val="009C2CB8"/>
    <w:rsid w:val="009C3424"/>
    <w:rsid w:val="009C387A"/>
    <w:rsid w:val="009C3C5C"/>
    <w:rsid w:val="009C3F6D"/>
    <w:rsid w:val="009C400E"/>
    <w:rsid w:val="009C41A2"/>
    <w:rsid w:val="009C4C4B"/>
    <w:rsid w:val="009C4E9B"/>
    <w:rsid w:val="009C5236"/>
    <w:rsid w:val="009C5460"/>
    <w:rsid w:val="009C5867"/>
    <w:rsid w:val="009C6422"/>
    <w:rsid w:val="009C6570"/>
    <w:rsid w:val="009C65BB"/>
    <w:rsid w:val="009C67D1"/>
    <w:rsid w:val="009C67F8"/>
    <w:rsid w:val="009C7881"/>
    <w:rsid w:val="009C790E"/>
    <w:rsid w:val="009C7C77"/>
    <w:rsid w:val="009C7DEA"/>
    <w:rsid w:val="009C7F3A"/>
    <w:rsid w:val="009D059A"/>
    <w:rsid w:val="009D05E6"/>
    <w:rsid w:val="009D07C6"/>
    <w:rsid w:val="009D119A"/>
    <w:rsid w:val="009D1258"/>
    <w:rsid w:val="009D167D"/>
    <w:rsid w:val="009D2734"/>
    <w:rsid w:val="009D27F1"/>
    <w:rsid w:val="009D2A1C"/>
    <w:rsid w:val="009D2DDE"/>
    <w:rsid w:val="009D2E00"/>
    <w:rsid w:val="009D3263"/>
    <w:rsid w:val="009D339C"/>
    <w:rsid w:val="009D3459"/>
    <w:rsid w:val="009D3C49"/>
    <w:rsid w:val="009D3E0F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6D2"/>
    <w:rsid w:val="009D7B6F"/>
    <w:rsid w:val="009D7D47"/>
    <w:rsid w:val="009E0703"/>
    <w:rsid w:val="009E0D15"/>
    <w:rsid w:val="009E0DD1"/>
    <w:rsid w:val="009E0F63"/>
    <w:rsid w:val="009E13D3"/>
    <w:rsid w:val="009E146C"/>
    <w:rsid w:val="009E16B1"/>
    <w:rsid w:val="009E17F1"/>
    <w:rsid w:val="009E1821"/>
    <w:rsid w:val="009E199D"/>
    <w:rsid w:val="009E2386"/>
    <w:rsid w:val="009E2AB6"/>
    <w:rsid w:val="009E2B52"/>
    <w:rsid w:val="009E2DEF"/>
    <w:rsid w:val="009E3304"/>
    <w:rsid w:val="009E360D"/>
    <w:rsid w:val="009E38E8"/>
    <w:rsid w:val="009E3A9D"/>
    <w:rsid w:val="009E3CF7"/>
    <w:rsid w:val="009E3E1A"/>
    <w:rsid w:val="009E4878"/>
    <w:rsid w:val="009E49AD"/>
    <w:rsid w:val="009E4E3D"/>
    <w:rsid w:val="009E4FD6"/>
    <w:rsid w:val="009E50FE"/>
    <w:rsid w:val="009E5356"/>
    <w:rsid w:val="009E53BF"/>
    <w:rsid w:val="009E5B49"/>
    <w:rsid w:val="009E5FA9"/>
    <w:rsid w:val="009E6047"/>
    <w:rsid w:val="009E6315"/>
    <w:rsid w:val="009E6DFC"/>
    <w:rsid w:val="009E6E0B"/>
    <w:rsid w:val="009E6FDF"/>
    <w:rsid w:val="009E7320"/>
    <w:rsid w:val="009E7551"/>
    <w:rsid w:val="009E79DC"/>
    <w:rsid w:val="009E7A48"/>
    <w:rsid w:val="009E7CE3"/>
    <w:rsid w:val="009F0101"/>
    <w:rsid w:val="009F0199"/>
    <w:rsid w:val="009F033A"/>
    <w:rsid w:val="009F0601"/>
    <w:rsid w:val="009F07D8"/>
    <w:rsid w:val="009F0DE3"/>
    <w:rsid w:val="009F0EE1"/>
    <w:rsid w:val="009F1536"/>
    <w:rsid w:val="009F165B"/>
    <w:rsid w:val="009F1A82"/>
    <w:rsid w:val="009F1CCA"/>
    <w:rsid w:val="009F21CE"/>
    <w:rsid w:val="009F2AC1"/>
    <w:rsid w:val="009F2F24"/>
    <w:rsid w:val="009F31CA"/>
    <w:rsid w:val="009F31F5"/>
    <w:rsid w:val="009F347C"/>
    <w:rsid w:val="009F370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641"/>
    <w:rsid w:val="009F5717"/>
    <w:rsid w:val="009F58D6"/>
    <w:rsid w:val="009F5C9F"/>
    <w:rsid w:val="009F6450"/>
    <w:rsid w:val="009F6CDA"/>
    <w:rsid w:val="009F6FF5"/>
    <w:rsid w:val="009F7096"/>
    <w:rsid w:val="009F7625"/>
    <w:rsid w:val="009F77BF"/>
    <w:rsid w:val="009F79F2"/>
    <w:rsid w:val="009F7B28"/>
    <w:rsid w:val="00A00217"/>
    <w:rsid w:val="00A002B7"/>
    <w:rsid w:val="00A003A6"/>
    <w:rsid w:val="00A003B9"/>
    <w:rsid w:val="00A007DD"/>
    <w:rsid w:val="00A0085F"/>
    <w:rsid w:val="00A00A56"/>
    <w:rsid w:val="00A01102"/>
    <w:rsid w:val="00A0111E"/>
    <w:rsid w:val="00A019D2"/>
    <w:rsid w:val="00A01E65"/>
    <w:rsid w:val="00A020B7"/>
    <w:rsid w:val="00A0215B"/>
    <w:rsid w:val="00A021D7"/>
    <w:rsid w:val="00A024D0"/>
    <w:rsid w:val="00A0266A"/>
    <w:rsid w:val="00A02801"/>
    <w:rsid w:val="00A0291D"/>
    <w:rsid w:val="00A029E1"/>
    <w:rsid w:val="00A02BB2"/>
    <w:rsid w:val="00A02D57"/>
    <w:rsid w:val="00A02E0C"/>
    <w:rsid w:val="00A02F76"/>
    <w:rsid w:val="00A034FC"/>
    <w:rsid w:val="00A03A0E"/>
    <w:rsid w:val="00A03B94"/>
    <w:rsid w:val="00A03C81"/>
    <w:rsid w:val="00A044D5"/>
    <w:rsid w:val="00A0453F"/>
    <w:rsid w:val="00A047F0"/>
    <w:rsid w:val="00A04AB0"/>
    <w:rsid w:val="00A04AE9"/>
    <w:rsid w:val="00A04F88"/>
    <w:rsid w:val="00A05954"/>
    <w:rsid w:val="00A059E5"/>
    <w:rsid w:val="00A05EF4"/>
    <w:rsid w:val="00A06511"/>
    <w:rsid w:val="00A0665F"/>
    <w:rsid w:val="00A066DE"/>
    <w:rsid w:val="00A066F6"/>
    <w:rsid w:val="00A0698B"/>
    <w:rsid w:val="00A07117"/>
    <w:rsid w:val="00A0790A"/>
    <w:rsid w:val="00A07ACA"/>
    <w:rsid w:val="00A07C64"/>
    <w:rsid w:val="00A1027A"/>
    <w:rsid w:val="00A10343"/>
    <w:rsid w:val="00A1096D"/>
    <w:rsid w:val="00A10B8F"/>
    <w:rsid w:val="00A10BEF"/>
    <w:rsid w:val="00A10E0C"/>
    <w:rsid w:val="00A1154C"/>
    <w:rsid w:val="00A11826"/>
    <w:rsid w:val="00A118B1"/>
    <w:rsid w:val="00A11944"/>
    <w:rsid w:val="00A122B5"/>
    <w:rsid w:val="00A1232F"/>
    <w:rsid w:val="00A12464"/>
    <w:rsid w:val="00A12558"/>
    <w:rsid w:val="00A12926"/>
    <w:rsid w:val="00A12DFC"/>
    <w:rsid w:val="00A13857"/>
    <w:rsid w:val="00A13BAA"/>
    <w:rsid w:val="00A13EC1"/>
    <w:rsid w:val="00A142CE"/>
    <w:rsid w:val="00A1447E"/>
    <w:rsid w:val="00A146AA"/>
    <w:rsid w:val="00A14A94"/>
    <w:rsid w:val="00A14AAB"/>
    <w:rsid w:val="00A14EDA"/>
    <w:rsid w:val="00A14FB9"/>
    <w:rsid w:val="00A1512E"/>
    <w:rsid w:val="00A16333"/>
    <w:rsid w:val="00A163FE"/>
    <w:rsid w:val="00A1674C"/>
    <w:rsid w:val="00A16DAF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7E1"/>
    <w:rsid w:val="00A20B94"/>
    <w:rsid w:val="00A20DE1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8CC"/>
    <w:rsid w:val="00A239D4"/>
    <w:rsid w:val="00A24F1E"/>
    <w:rsid w:val="00A267D9"/>
    <w:rsid w:val="00A26B84"/>
    <w:rsid w:val="00A26DE2"/>
    <w:rsid w:val="00A26FA4"/>
    <w:rsid w:val="00A27122"/>
    <w:rsid w:val="00A27136"/>
    <w:rsid w:val="00A279E0"/>
    <w:rsid w:val="00A27CB1"/>
    <w:rsid w:val="00A3032D"/>
    <w:rsid w:val="00A303BD"/>
    <w:rsid w:val="00A305D5"/>
    <w:rsid w:val="00A30656"/>
    <w:rsid w:val="00A30742"/>
    <w:rsid w:val="00A3088A"/>
    <w:rsid w:val="00A309F4"/>
    <w:rsid w:val="00A30AD4"/>
    <w:rsid w:val="00A30FA7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3E3E"/>
    <w:rsid w:val="00A345A2"/>
    <w:rsid w:val="00A3467C"/>
    <w:rsid w:val="00A34722"/>
    <w:rsid w:val="00A34915"/>
    <w:rsid w:val="00A34AB9"/>
    <w:rsid w:val="00A34EF4"/>
    <w:rsid w:val="00A34F69"/>
    <w:rsid w:val="00A351F3"/>
    <w:rsid w:val="00A35272"/>
    <w:rsid w:val="00A356F3"/>
    <w:rsid w:val="00A35867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15"/>
    <w:rsid w:val="00A402CF"/>
    <w:rsid w:val="00A403C7"/>
    <w:rsid w:val="00A4073E"/>
    <w:rsid w:val="00A40B17"/>
    <w:rsid w:val="00A40F3E"/>
    <w:rsid w:val="00A40FC0"/>
    <w:rsid w:val="00A41874"/>
    <w:rsid w:val="00A418FE"/>
    <w:rsid w:val="00A41B86"/>
    <w:rsid w:val="00A420BB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5E49"/>
    <w:rsid w:val="00A46206"/>
    <w:rsid w:val="00A46B2B"/>
    <w:rsid w:val="00A46E30"/>
    <w:rsid w:val="00A46E46"/>
    <w:rsid w:val="00A470E6"/>
    <w:rsid w:val="00A471DF"/>
    <w:rsid w:val="00A47334"/>
    <w:rsid w:val="00A474B4"/>
    <w:rsid w:val="00A47653"/>
    <w:rsid w:val="00A47787"/>
    <w:rsid w:val="00A47878"/>
    <w:rsid w:val="00A4798E"/>
    <w:rsid w:val="00A47C6D"/>
    <w:rsid w:val="00A47C80"/>
    <w:rsid w:val="00A47D97"/>
    <w:rsid w:val="00A47E70"/>
    <w:rsid w:val="00A511F2"/>
    <w:rsid w:val="00A512BD"/>
    <w:rsid w:val="00A512DE"/>
    <w:rsid w:val="00A516E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3E38"/>
    <w:rsid w:val="00A5421E"/>
    <w:rsid w:val="00A54231"/>
    <w:rsid w:val="00A54395"/>
    <w:rsid w:val="00A54471"/>
    <w:rsid w:val="00A5478A"/>
    <w:rsid w:val="00A548FF"/>
    <w:rsid w:val="00A54DED"/>
    <w:rsid w:val="00A5521A"/>
    <w:rsid w:val="00A55453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B9D"/>
    <w:rsid w:val="00A61D78"/>
    <w:rsid w:val="00A61FBC"/>
    <w:rsid w:val="00A6205B"/>
    <w:rsid w:val="00A6240E"/>
    <w:rsid w:val="00A626AE"/>
    <w:rsid w:val="00A629E2"/>
    <w:rsid w:val="00A62A05"/>
    <w:rsid w:val="00A62B37"/>
    <w:rsid w:val="00A62D5C"/>
    <w:rsid w:val="00A633AF"/>
    <w:rsid w:val="00A6386C"/>
    <w:rsid w:val="00A63998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B0D"/>
    <w:rsid w:val="00A65B1D"/>
    <w:rsid w:val="00A65DE2"/>
    <w:rsid w:val="00A6600B"/>
    <w:rsid w:val="00A6612A"/>
    <w:rsid w:val="00A66D9F"/>
    <w:rsid w:val="00A67658"/>
    <w:rsid w:val="00A67688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220"/>
    <w:rsid w:val="00A73356"/>
    <w:rsid w:val="00A7335B"/>
    <w:rsid w:val="00A73A48"/>
    <w:rsid w:val="00A73A88"/>
    <w:rsid w:val="00A73BFE"/>
    <w:rsid w:val="00A73C93"/>
    <w:rsid w:val="00A73E76"/>
    <w:rsid w:val="00A740DE"/>
    <w:rsid w:val="00A74173"/>
    <w:rsid w:val="00A7436B"/>
    <w:rsid w:val="00A74463"/>
    <w:rsid w:val="00A74851"/>
    <w:rsid w:val="00A74886"/>
    <w:rsid w:val="00A74A82"/>
    <w:rsid w:val="00A74E9E"/>
    <w:rsid w:val="00A74F3D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48F"/>
    <w:rsid w:val="00A77B5B"/>
    <w:rsid w:val="00A77B6D"/>
    <w:rsid w:val="00A77CF3"/>
    <w:rsid w:val="00A8062A"/>
    <w:rsid w:val="00A8069F"/>
    <w:rsid w:val="00A80ABB"/>
    <w:rsid w:val="00A8149B"/>
    <w:rsid w:val="00A81546"/>
    <w:rsid w:val="00A81718"/>
    <w:rsid w:val="00A81C95"/>
    <w:rsid w:val="00A82035"/>
    <w:rsid w:val="00A8205B"/>
    <w:rsid w:val="00A821CB"/>
    <w:rsid w:val="00A82508"/>
    <w:rsid w:val="00A827A7"/>
    <w:rsid w:val="00A82827"/>
    <w:rsid w:val="00A83123"/>
    <w:rsid w:val="00A8322E"/>
    <w:rsid w:val="00A835E9"/>
    <w:rsid w:val="00A83943"/>
    <w:rsid w:val="00A83C3A"/>
    <w:rsid w:val="00A84019"/>
    <w:rsid w:val="00A8466B"/>
    <w:rsid w:val="00A848CD"/>
    <w:rsid w:val="00A8495C"/>
    <w:rsid w:val="00A84CB2"/>
    <w:rsid w:val="00A84E0B"/>
    <w:rsid w:val="00A84F63"/>
    <w:rsid w:val="00A84FE7"/>
    <w:rsid w:val="00A85482"/>
    <w:rsid w:val="00A858B5"/>
    <w:rsid w:val="00A85A69"/>
    <w:rsid w:val="00A85CBA"/>
    <w:rsid w:val="00A86B5E"/>
    <w:rsid w:val="00A86BCC"/>
    <w:rsid w:val="00A8702E"/>
    <w:rsid w:val="00A871E1"/>
    <w:rsid w:val="00A8737C"/>
    <w:rsid w:val="00A87818"/>
    <w:rsid w:val="00A87E12"/>
    <w:rsid w:val="00A87F5B"/>
    <w:rsid w:val="00A87F61"/>
    <w:rsid w:val="00A9019E"/>
    <w:rsid w:val="00A90583"/>
    <w:rsid w:val="00A90E45"/>
    <w:rsid w:val="00A9151F"/>
    <w:rsid w:val="00A91A86"/>
    <w:rsid w:val="00A91C1D"/>
    <w:rsid w:val="00A91CA8"/>
    <w:rsid w:val="00A928E5"/>
    <w:rsid w:val="00A92A43"/>
    <w:rsid w:val="00A92A5E"/>
    <w:rsid w:val="00A933B8"/>
    <w:rsid w:val="00A935C7"/>
    <w:rsid w:val="00A93AD6"/>
    <w:rsid w:val="00A93AFD"/>
    <w:rsid w:val="00A93D14"/>
    <w:rsid w:val="00A94279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438"/>
    <w:rsid w:val="00AA05D3"/>
    <w:rsid w:val="00AA0FDD"/>
    <w:rsid w:val="00AA1708"/>
    <w:rsid w:val="00AA1D9C"/>
    <w:rsid w:val="00AA237A"/>
    <w:rsid w:val="00AA27B6"/>
    <w:rsid w:val="00AA2A4F"/>
    <w:rsid w:val="00AA2ACF"/>
    <w:rsid w:val="00AA3591"/>
    <w:rsid w:val="00AA39B2"/>
    <w:rsid w:val="00AA39D7"/>
    <w:rsid w:val="00AA3C71"/>
    <w:rsid w:val="00AA3DA5"/>
    <w:rsid w:val="00AA3F4A"/>
    <w:rsid w:val="00AA4217"/>
    <w:rsid w:val="00AA42CE"/>
    <w:rsid w:val="00AA45EE"/>
    <w:rsid w:val="00AA4E28"/>
    <w:rsid w:val="00AA5233"/>
    <w:rsid w:val="00AA5257"/>
    <w:rsid w:val="00AA57D0"/>
    <w:rsid w:val="00AA5CAE"/>
    <w:rsid w:val="00AA6103"/>
    <w:rsid w:val="00AA618D"/>
    <w:rsid w:val="00AA62A4"/>
    <w:rsid w:val="00AA637F"/>
    <w:rsid w:val="00AA6A66"/>
    <w:rsid w:val="00AA6DFF"/>
    <w:rsid w:val="00AA77A7"/>
    <w:rsid w:val="00AB07AD"/>
    <w:rsid w:val="00AB098A"/>
    <w:rsid w:val="00AB0A9F"/>
    <w:rsid w:val="00AB0E96"/>
    <w:rsid w:val="00AB0EC7"/>
    <w:rsid w:val="00AB109B"/>
    <w:rsid w:val="00AB13E3"/>
    <w:rsid w:val="00AB16F2"/>
    <w:rsid w:val="00AB1882"/>
    <w:rsid w:val="00AB1BCA"/>
    <w:rsid w:val="00AB1CB5"/>
    <w:rsid w:val="00AB2434"/>
    <w:rsid w:val="00AB260D"/>
    <w:rsid w:val="00AB30FE"/>
    <w:rsid w:val="00AB31B3"/>
    <w:rsid w:val="00AB3208"/>
    <w:rsid w:val="00AB3629"/>
    <w:rsid w:val="00AB389E"/>
    <w:rsid w:val="00AB38C9"/>
    <w:rsid w:val="00AB3BB1"/>
    <w:rsid w:val="00AB403A"/>
    <w:rsid w:val="00AB4406"/>
    <w:rsid w:val="00AB48EE"/>
    <w:rsid w:val="00AB4C28"/>
    <w:rsid w:val="00AB4F6D"/>
    <w:rsid w:val="00AB5A67"/>
    <w:rsid w:val="00AB5D84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1DB"/>
    <w:rsid w:val="00AB77F6"/>
    <w:rsid w:val="00AB7BC3"/>
    <w:rsid w:val="00AB7EB4"/>
    <w:rsid w:val="00AC0143"/>
    <w:rsid w:val="00AC0F42"/>
    <w:rsid w:val="00AC1127"/>
    <w:rsid w:val="00AC15A2"/>
    <w:rsid w:val="00AC15EB"/>
    <w:rsid w:val="00AC16EB"/>
    <w:rsid w:val="00AC1C41"/>
    <w:rsid w:val="00AC1D4D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A14"/>
    <w:rsid w:val="00AC3A81"/>
    <w:rsid w:val="00AC3D2F"/>
    <w:rsid w:val="00AC3EB1"/>
    <w:rsid w:val="00AC3EF9"/>
    <w:rsid w:val="00AC411D"/>
    <w:rsid w:val="00AC43C2"/>
    <w:rsid w:val="00AC4472"/>
    <w:rsid w:val="00AC4AC8"/>
    <w:rsid w:val="00AC4B2D"/>
    <w:rsid w:val="00AC4BAB"/>
    <w:rsid w:val="00AC4E18"/>
    <w:rsid w:val="00AC4E6A"/>
    <w:rsid w:val="00AC4FAB"/>
    <w:rsid w:val="00AC50A4"/>
    <w:rsid w:val="00AC5229"/>
    <w:rsid w:val="00AC571F"/>
    <w:rsid w:val="00AC59FF"/>
    <w:rsid w:val="00AC5D05"/>
    <w:rsid w:val="00AC5D26"/>
    <w:rsid w:val="00AC605D"/>
    <w:rsid w:val="00AC6156"/>
    <w:rsid w:val="00AC6556"/>
    <w:rsid w:val="00AC6A37"/>
    <w:rsid w:val="00AC6BDC"/>
    <w:rsid w:val="00AC6F44"/>
    <w:rsid w:val="00AC6FA1"/>
    <w:rsid w:val="00AC724C"/>
    <w:rsid w:val="00AC743F"/>
    <w:rsid w:val="00AC76A1"/>
    <w:rsid w:val="00AC78CF"/>
    <w:rsid w:val="00AC7903"/>
    <w:rsid w:val="00AC790D"/>
    <w:rsid w:val="00AC7A1B"/>
    <w:rsid w:val="00AC7BA4"/>
    <w:rsid w:val="00AC7C26"/>
    <w:rsid w:val="00AC7CC5"/>
    <w:rsid w:val="00AC7D61"/>
    <w:rsid w:val="00AD0624"/>
    <w:rsid w:val="00AD0AC4"/>
    <w:rsid w:val="00AD0B40"/>
    <w:rsid w:val="00AD0E0A"/>
    <w:rsid w:val="00AD0F8D"/>
    <w:rsid w:val="00AD1CFB"/>
    <w:rsid w:val="00AD2491"/>
    <w:rsid w:val="00AD2D10"/>
    <w:rsid w:val="00AD2D7A"/>
    <w:rsid w:val="00AD2F31"/>
    <w:rsid w:val="00AD2F95"/>
    <w:rsid w:val="00AD3225"/>
    <w:rsid w:val="00AD3361"/>
    <w:rsid w:val="00AD3474"/>
    <w:rsid w:val="00AD36AC"/>
    <w:rsid w:val="00AD39E7"/>
    <w:rsid w:val="00AD3B21"/>
    <w:rsid w:val="00AD3D4C"/>
    <w:rsid w:val="00AD3FDA"/>
    <w:rsid w:val="00AD4B0B"/>
    <w:rsid w:val="00AD4C4B"/>
    <w:rsid w:val="00AD5093"/>
    <w:rsid w:val="00AD530D"/>
    <w:rsid w:val="00AD557B"/>
    <w:rsid w:val="00AD57E1"/>
    <w:rsid w:val="00AD5AE0"/>
    <w:rsid w:val="00AD6037"/>
    <w:rsid w:val="00AD6124"/>
    <w:rsid w:val="00AD623B"/>
    <w:rsid w:val="00AD68C3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334"/>
    <w:rsid w:val="00AE1721"/>
    <w:rsid w:val="00AE1A0C"/>
    <w:rsid w:val="00AE1B84"/>
    <w:rsid w:val="00AE2750"/>
    <w:rsid w:val="00AE2F78"/>
    <w:rsid w:val="00AE30CF"/>
    <w:rsid w:val="00AE320D"/>
    <w:rsid w:val="00AE335B"/>
    <w:rsid w:val="00AE3381"/>
    <w:rsid w:val="00AE3416"/>
    <w:rsid w:val="00AE35C9"/>
    <w:rsid w:val="00AE3E41"/>
    <w:rsid w:val="00AE4202"/>
    <w:rsid w:val="00AE4850"/>
    <w:rsid w:val="00AE4CF8"/>
    <w:rsid w:val="00AE4D9E"/>
    <w:rsid w:val="00AE4E1B"/>
    <w:rsid w:val="00AE4E51"/>
    <w:rsid w:val="00AE50CD"/>
    <w:rsid w:val="00AE52A2"/>
    <w:rsid w:val="00AE54C0"/>
    <w:rsid w:val="00AE55FC"/>
    <w:rsid w:val="00AE5B12"/>
    <w:rsid w:val="00AE6289"/>
    <w:rsid w:val="00AE6389"/>
    <w:rsid w:val="00AE6DB5"/>
    <w:rsid w:val="00AE6ED8"/>
    <w:rsid w:val="00AE6FB8"/>
    <w:rsid w:val="00AE7350"/>
    <w:rsid w:val="00AE7F89"/>
    <w:rsid w:val="00AF0536"/>
    <w:rsid w:val="00AF1113"/>
    <w:rsid w:val="00AF143B"/>
    <w:rsid w:val="00AF1890"/>
    <w:rsid w:val="00AF18E5"/>
    <w:rsid w:val="00AF24B1"/>
    <w:rsid w:val="00AF27A5"/>
    <w:rsid w:val="00AF28C3"/>
    <w:rsid w:val="00AF28C5"/>
    <w:rsid w:val="00AF2A89"/>
    <w:rsid w:val="00AF2B5C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C0F"/>
    <w:rsid w:val="00AF4E18"/>
    <w:rsid w:val="00AF4F1C"/>
    <w:rsid w:val="00AF508A"/>
    <w:rsid w:val="00AF5242"/>
    <w:rsid w:val="00AF5313"/>
    <w:rsid w:val="00AF5C27"/>
    <w:rsid w:val="00AF6039"/>
    <w:rsid w:val="00AF6104"/>
    <w:rsid w:val="00AF63EB"/>
    <w:rsid w:val="00AF6582"/>
    <w:rsid w:val="00AF7515"/>
    <w:rsid w:val="00AF777F"/>
    <w:rsid w:val="00AF7A6E"/>
    <w:rsid w:val="00B00341"/>
    <w:rsid w:val="00B005C1"/>
    <w:rsid w:val="00B00CCF"/>
    <w:rsid w:val="00B00DAB"/>
    <w:rsid w:val="00B00E31"/>
    <w:rsid w:val="00B00EDF"/>
    <w:rsid w:val="00B00F76"/>
    <w:rsid w:val="00B011D6"/>
    <w:rsid w:val="00B017A6"/>
    <w:rsid w:val="00B01A08"/>
    <w:rsid w:val="00B01BF2"/>
    <w:rsid w:val="00B01EC8"/>
    <w:rsid w:val="00B01F1B"/>
    <w:rsid w:val="00B01F9A"/>
    <w:rsid w:val="00B021F4"/>
    <w:rsid w:val="00B022C3"/>
    <w:rsid w:val="00B024CE"/>
    <w:rsid w:val="00B02AD9"/>
    <w:rsid w:val="00B02E56"/>
    <w:rsid w:val="00B033B5"/>
    <w:rsid w:val="00B039EC"/>
    <w:rsid w:val="00B03D05"/>
    <w:rsid w:val="00B03EDC"/>
    <w:rsid w:val="00B044E3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6F9F"/>
    <w:rsid w:val="00B07388"/>
    <w:rsid w:val="00B07567"/>
    <w:rsid w:val="00B075E1"/>
    <w:rsid w:val="00B07998"/>
    <w:rsid w:val="00B07C0F"/>
    <w:rsid w:val="00B07F2D"/>
    <w:rsid w:val="00B100C0"/>
    <w:rsid w:val="00B102D3"/>
    <w:rsid w:val="00B10969"/>
    <w:rsid w:val="00B11042"/>
    <w:rsid w:val="00B1194F"/>
    <w:rsid w:val="00B1213B"/>
    <w:rsid w:val="00B12191"/>
    <w:rsid w:val="00B121D2"/>
    <w:rsid w:val="00B122B3"/>
    <w:rsid w:val="00B12427"/>
    <w:rsid w:val="00B12D97"/>
    <w:rsid w:val="00B131FE"/>
    <w:rsid w:val="00B13226"/>
    <w:rsid w:val="00B1323F"/>
    <w:rsid w:val="00B1338D"/>
    <w:rsid w:val="00B13CBD"/>
    <w:rsid w:val="00B13FBA"/>
    <w:rsid w:val="00B14011"/>
    <w:rsid w:val="00B140FB"/>
    <w:rsid w:val="00B14203"/>
    <w:rsid w:val="00B15733"/>
    <w:rsid w:val="00B15896"/>
    <w:rsid w:val="00B15B9E"/>
    <w:rsid w:val="00B15C4A"/>
    <w:rsid w:val="00B15F76"/>
    <w:rsid w:val="00B16D04"/>
    <w:rsid w:val="00B16F90"/>
    <w:rsid w:val="00B16FD7"/>
    <w:rsid w:val="00B17241"/>
    <w:rsid w:val="00B177FD"/>
    <w:rsid w:val="00B17876"/>
    <w:rsid w:val="00B17B5E"/>
    <w:rsid w:val="00B17C6A"/>
    <w:rsid w:val="00B20304"/>
    <w:rsid w:val="00B20359"/>
    <w:rsid w:val="00B20B57"/>
    <w:rsid w:val="00B20DAE"/>
    <w:rsid w:val="00B214B6"/>
    <w:rsid w:val="00B2197A"/>
    <w:rsid w:val="00B2211D"/>
    <w:rsid w:val="00B221C2"/>
    <w:rsid w:val="00B228CD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1F1"/>
    <w:rsid w:val="00B24257"/>
    <w:rsid w:val="00B24437"/>
    <w:rsid w:val="00B24856"/>
    <w:rsid w:val="00B249EF"/>
    <w:rsid w:val="00B24AE1"/>
    <w:rsid w:val="00B24F84"/>
    <w:rsid w:val="00B25651"/>
    <w:rsid w:val="00B257B5"/>
    <w:rsid w:val="00B25ADF"/>
    <w:rsid w:val="00B25C6D"/>
    <w:rsid w:val="00B25D75"/>
    <w:rsid w:val="00B26195"/>
    <w:rsid w:val="00B2638F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182"/>
    <w:rsid w:val="00B27480"/>
    <w:rsid w:val="00B27722"/>
    <w:rsid w:val="00B277F2"/>
    <w:rsid w:val="00B278DC"/>
    <w:rsid w:val="00B27A16"/>
    <w:rsid w:val="00B27A2B"/>
    <w:rsid w:val="00B27A8F"/>
    <w:rsid w:val="00B27B86"/>
    <w:rsid w:val="00B27B9C"/>
    <w:rsid w:val="00B27DF1"/>
    <w:rsid w:val="00B30023"/>
    <w:rsid w:val="00B303CD"/>
    <w:rsid w:val="00B307D0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2EEA"/>
    <w:rsid w:val="00B330E3"/>
    <w:rsid w:val="00B336B6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8FC"/>
    <w:rsid w:val="00B35986"/>
    <w:rsid w:val="00B35CC0"/>
    <w:rsid w:val="00B3616A"/>
    <w:rsid w:val="00B368D9"/>
    <w:rsid w:val="00B36A3F"/>
    <w:rsid w:val="00B36B42"/>
    <w:rsid w:val="00B36E0E"/>
    <w:rsid w:val="00B37240"/>
    <w:rsid w:val="00B37819"/>
    <w:rsid w:val="00B37EDD"/>
    <w:rsid w:val="00B40775"/>
    <w:rsid w:val="00B40A00"/>
    <w:rsid w:val="00B40EAF"/>
    <w:rsid w:val="00B4114C"/>
    <w:rsid w:val="00B415E1"/>
    <w:rsid w:val="00B41666"/>
    <w:rsid w:val="00B419D8"/>
    <w:rsid w:val="00B41B18"/>
    <w:rsid w:val="00B426C6"/>
    <w:rsid w:val="00B4273A"/>
    <w:rsid w:val="00B42926"/>
    <w:rsid w:val="00B42AB1"/>
    <w:rsid w:val="00B42C81"/>
    <w:rsid w:val="00B42C85"/>
    <w:rsid w:val="00B42D40"/>
    <w:rsid w:val="00B42FFA"/>
    <w:rsid w:val="00B43303"/>
    <w:rsid w:val="00B43360"/>
    <w:rsid w:val="00B438F5"/>
    <w:rsid w:val="00B43B73"/>
    <w:rsid w:val="00B43B89"/>
    <w:rsid w:val="00B43CB4"/>
    <w:rsid w:val="00B442F6"/>
    <w:rsid w:val="00B44C89"/>
    <w:rsid w:val="00B44C92"/>
    <w:rsid w:val="00B44DC1"/>
    <w:rsid w:val="00B4523A"/>
    <w:rsid w:val="00B45393"/>
    <w:rsid w:val="00B4594A"/>
    <w:rsid w:val="00B45EC9"/>
    <w:rsid w:val="00B45FB1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D4B"/>
    <w:rsid w:val="00B47E96"/>
    <w:rsid w:val="00B502A9"/>
    <w:rsid w:val="00B508EB"/>
    <w:rsid w:val="00B50A00"/>
    <w:rsid w:val="00B50F11"/>
    <w:rsid w:val="00B51035"/>
    <w:rsid w:val="00B5140D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6F7"/>
    <w:rsid w:val="00B537F0"/>
    <w:rsid w:val="00B53845"/>
    <w:rsid w:val="00B53E48"/>
    <w:rsid w:val="00B53FA9"/>
    <w:rsid w:val="00B5450E"/>
    <w:rsid w:val="00B54718"/>
    <w:rsid w:val="00B54C75"/>
    <w:rsid w:val="00B54CCF"/>
    <w:rsid w:val="00B55129"/>
    <w:rsid w:val="00B55398"/>
    <w:rsid w:val="00B554EE"/>
    <w:rsid w:val="00B55811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69E"/>
    <w:rsid w:val="00B57C28"/>
    <w:rsid w:val="00B57CE2"/>
    <w:rsid w:val="00B57F82"/>
    <w:rsid w:val="00B6020A"/>
    <w:rsid w:val="00B6023C"/>
    <w:rsid w:val="00B6052D"/>
    <w:rsid w:val="00B60988"/>
    <w:rsid w:val="00B60D7A"/>
    <w:rsid w:val="00B61046"/>
    <w:rsid w:val="00B61123"/>
    <w:rsid w:val="00B6117F"/>
    <w:rsid w:val="00B613D7"/>
    <w:rsid w:val="00B614F8"/>
    <w:rsid w:val="00B6191B"/>
    <w:rsid w:val="00B619BE"/>
    <w:rsid w:val="00B61D10"/>
    <w:rsid w:val="00B621D3"/>
    <w:rsid w:val="00B62246"/>
    <w:rsid w:val="00B62372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7CD"/>
    <w:rsid w:val="00B64A0B"/>
    <w:rsid w:val="00B64A2F"/>
    <w:rsid w:val="00B64E45"/>
    <w:rsid w:val="00B64E57"/>
    <w:rsid w:val="00B64FF7"/>
    <w:rsid w:val="00B6514A"/>
    <w:rsid w:val="00B65A4B"/>
    <w:rsid w:val="00B65D59"/>
    <w:rsid w:val="00B65DB8"/>
    <w:rsid w:val="00B6610F"/>
    <w:rsid w:val="00B667B7"/>
    <w:rsid w:val="00B66AB7"/>
    <w:rsid w:val="00B66BF6"/>
    <w:rsid w:val="00B67CBC"/>
    <w:rsid w:val="00B700FB"/>
    <w:rsid w:val="00B70348"/>
    <w:rsid w:val="00B704CB"/>
    <w:rsid w:val="00B707F3"/>
    <w:rsid w:val="00B70815"/>
    <w:rsid w:val="00B7128A"/>
    <w:rsid w:val="00B71477"/>
    <w:rsid w:val="00B7196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2A8"/>
    <w:rsid w:val="00B7535E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058"/>
    <w:rsid w:val="00B772E8"/>
    <w:rsid w:val="00B7742D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13E"/>
    <w:rsid w:val="00B8337E"/>
    <w:rsid w:val="00B833CA"/>
    <w:rsid w:val="00B8362C"/>
    <w:rsid w:val="00B837E7"/>
    <w:rsid w:val="00B83819"/>
    <w:rsid w:val="00B83B09"/>
    <w:rsid w:val="00B83DA1"/>
    <w:rsid w:val="00B83ECC"/>
    <w:rsid w:val="00B84198"/>
    <w:rsid w:val="00B843F3"/>
    <w:rsid w:val="00B8444A"/>
    <w:rsid w:val="00B845AF"/>
    <w:rsid w:val="00B8473B"/>
    <w:rsid w:val="00B8477E"/>
    <w:rsid w:val="00B848C6"/>
    <w:rsid w:val="00B848DF"/>
    <w:rsid w:val="00B8499D"/>
    <w:rsid w:val="00B84A68"/>
    <w:rsid w:val="00B84F23"/>
    <w:rsid w:val="00B8503D"/>
    <w:rsid w:val="00B859D3"/>
    <w:rsid w:val="00B8624B"/>
    <w:rsid w:val="00B8634B"/>
    <w:rsid w:val="00B863B8"/>
    <w:rsid w:val="00B86632"/>
    <w:rsid w:val="00B86710"/>
    <w:rsid w:val="00B86E1A"/>
    <w:rsid w:val="00B87000"/>
    <w:rsid w:val="00B872FE"/>
    <w:rsid w:val="00B87645"/>
    <w:rsid w:val="00B902D1"/>
    <w:rsid w:val="00B904A8"/>
    <w:rsid w:val="00B907B7"/>
    <w:rsid w:val="00B90938"/>
    <w:rsid w:val="00B90D02"/>
    <w:rsid w:val="00B90DCD"/>
    <w:rsid w:val="00B90E1F"/>
    <w:rsid w:val="00B916A9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5B9"/>
    <w:rsid w:val="00B9372D"/>
    <w:rsid w:val="00B9377C"/>
    <w:rsid w:val="00B93AF6"/>
    <w:rsid w:val="00B93D8B"/>
    <w:rsid w:val="00B93F9F"/>
    <w:rsid w:val="00B9416C"/>
    <w:rsid w:val="00B94711"/>
    <w:rsid w:val="00B94A65"/>
    <w:rsid w:val="00B9503D"/>
    <w:rsid w:val="00B950F0"/>
    <w:rsid w:val="00B9526B"/>
    <w:rsid w:val="00B9537F"/>
    <w:rsid w:val="00B9555F"/>
    <w:rsid w:val="00B95675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2B1"/>
    <w:rsid w:val="00B97532"/>
    <w:rsid w:val="00B97A99"/>
    <w:rsid w:val="00B97AF2"/>
    <w:rsid w:val="00B97C81"/>
    <w:rsid w:val="00BA01D5"/>
    <w:rsid w:val="00BA0217"/>
    <w:rsid w:val="00BA0223"/>
    <w:rsid w:val="00BA030D"/>
    <w:rsid w:val="00BA053F"/>
    <w:rsid w:val="00BA05DB"/>
    <w:rsid w:val="00BA0B90"/>
    <w:rsid w:val="00BA0FA2"/>
    <w:rsid w:val="00BA0FE7"/>
    <w:rsid w:val="00BA109A"/>
    <w:rsid w:val="00BA1479"/>
    <w:rsid w:val="00BA18E9"/>
    <w:rsid w:val="00BA1B53"/>
    <w:rsid w:val="00BA2996"/>
    <w:rsid w:val="00BA2B97"/>
    <w:rsid w:val="00BA2C48"/>
    <w:rsid w:val="00BA2FB4"/>
    <w:rsid w:val="00BA350E"/>
    <w:rsid w:val="00BA387D"/>
    <w:rsid w:val="00BA38F7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8D3"/>
    <w:rsid w:val="00BA6900"/>
    <w:rsid w:val="00BA6D64"/>
    <w:rsid w:val="00BA6F7A"/>
    <w:rsid w:val="00BA71EA"/>
    <w:rsid w:val="00BA72A8"/>
    <w:rsid w:val="00BA7440"/>
    <w:rsid w:val="00BA7A53"/>
    <w:rsid w:val="00BA7EDE"/>
    <w:rsid w:val="00BB02C8"/>
    <w:rsid w:val="00BB02CC"/>
    <w:rsid w:val="00BB09ED"/>
    <w:rsid w:val="00BB0ED8"/>
    <w:rsid w:val="00BB140F"/>
    <w:rsid w:val="00BB14B1"/>
    <w:rsid w:val="00BB1682"/>
    <w:rsid w:val="00BB1CD6"/>
    <w:rsid w:val="00BB2151"/>
    <w:rsid w:val="00BB23A2"/>
    <w:rsid w:val="00BB2497"/>
    <w:rsid w:val="00BB2567"/>
    <w:rsid w:val="00BB2A35"/>
    <w:rsid w:val="00BB2A85"/>
    <w:rsid w:val="00BB2C45"/>
    <w:rsid w:val="00BB2EB5"/>
    <w:rsid w:val="00BB307C"/>
    <w:rsid w:val="00BB3831"/>
    <w:rsid w:val="00BB39A6"/>
    <w:rsid w:val="00BB3C6A"/>
    <w:rsid w:val="00BB3EC6"/>
    <w:rsid w:val="00BB41C0"/>
    <w:rsid w:val="00BB475C"/>
    <w:rsid w:val="00BB4862"/>
    <w:rsid w:val="00BB4864"/>
    <w:rsid w:val="00BB4955"/>
    <w:rsid w:val="00BB4B5E"/>
    <w:rsid w:val="00BB4CBA"/>
    <w:rsid w:val="00BB4D5A"/>
    <w:rsid w:val="00BB4F3F"/>
    <w:rsid w:val="00BB5080"/>
    <w:rsid w:val="00BB55C3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5BE"/>
    <w:rsid w:val="00BC076B"/>
    <w:rsid w:val="00BC0A8E"/>
    <w:rsid w:val="00BC0AD2"/>
    <w:rsid w:val="00BC0BF8"/>
    <w:rsid w:val="00BC1442"/>
    <w:rsid w:val="00BC1585"/>
    <w:rsid w:val="00BC166C"/>
    <w:rsid w:val="00BC1FEF"/>
    <w:rsid w:val="00BC2051"/>
    <w:rsid w:val="00BC220E"/>
    <w:rsid w:val="00BC2DB1"/>
    <w:rsid w:val="00BC31A8"/>
    <w:rsid w:val="00BC3216"/>
    <w:rsid w:val="00BC32E3"/>
    <w:rsid w:val="00BC35AD"/>
    <w:rsid w:val="00BC37CE"/>
    <w:rsid w:val="00BC3ACF"/>
    <w:rsid w:val="00BC3C7E"/>
    <w:rsid w:val="00BC4269"/>
    <w:rsid w:val="00BC431F"/>
    <w:rsid w:val="00BC462B"/>
    <w:rsid w:val="00BC47AD"/>
    <w:rsid w:val="00BC48DF"/>
    <w:rsid w:val="00BC4C4C"/>
    <w:rsid w:val="00BC5286"/>
    <w:rsid w:val="00BC5397"/>
    <w:rsid w:val="00BC5749"/>
    <w:rsid w:val="00BC5873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94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C53"/>
    <w:rsid w:val="00BD2409"/>
    <w:rsid w:val="00BD279D"/>
    <w:rsid w:val="00BD2BBC"/>
    <w:rsid w:val="00BD3434"/>
    <w:rsid w:val="00BD35D7"/>
    <w:rsid w:val="00BD3A5E"/>
    <w:rsid w:val="00BD3DAD"/>
    <w:rsid w:val="00BD4325"/>
    <w:rsid w:val="00BD4959"/>
    <w:rsid w:val="00BD4BD5"/>
    <w:rsid w:val="00BD50A7"/>
    <w:rsid w:val="00BD536A"/>
    <w:rsid w:val="00BD5417"/>
    <w:rsid w:val="00BD5B85"/>
    <w:rsid w:val="00BD5DB5"/>
    <w:rsid w:val="00BD6229"/>
    <w:rsid w:val="00BD64F8"/>
    <w:rsid w:val="00BD6780"/>
    <w:rsid w:val="00BD6D0A"/>
    <w:rsid w:val="00BD6E79"/>
    <w:rsid w:val="00BD6EAA"/>
    <w:rsid w:val="00BD73FC"/>
    <w:rsid w:val="00BD7688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A4F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431"/>
    <w:rsid w:val="00BE6705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5AA"/>
    <w:rsid w:val="00BF097B"/>
    <w:rsid w:val="00BF0AF1"/>
    <w:rsid w:val="00BF0F9B"/>
    <w:rsid w:val="00BF1240"/>
    <w:rsid w:val="00BF1362"/>
    <w:rsid w:val="00BF16AA"/>
    <w:rsid w:val="00BF16BE"/>
    <w:rsid w:val="00BF1B88"/>
    <w:rsid w:val="00BF1C50"/>
    <w:rsid w:val="00BF1EA3"/>
    <w:rsid w:val="00BF2033"/>
    <w:rsid w:val="00BF21AC"/>
    <w:rsid w:val="00BF23FB"/>
    <w:rsid w:val="00BF27E1"/>
    <w:rsid w:val="00BF2B0E"/>
    <w:rsid w:val="00BF31DF"/>
    <w:rsid w:val="00BF33CE"/>
    <w:rsid w:val="00BF3E8E"/>
    <w:rsid w:val="00BF44FA"/>
    <w:rsid w:val="00BF4574"/>
    <w:rsid w:val="00BF496A"/>
    <w:rsid w:val="00BF53E3"/>
    <w:rsid w:val="00BF5B24"/>
    <w:rsid w:val="00BF5E71"/>
    <w:rsid w:val="00BF5F04"/>
    <w:rsid w:val="00BF631B"/>
    <w:rsid w:val="00BF6513"/>
    <w:rsid w:val="00BF6756"/>
    <w:rsid w:val="00BF6844"/>
    <w:rsid w:val="00BF6893"/>
    <w:rsid w:val="00BF6DCD"/>
    <w:rsid w:val="00BF71ED"/>
    <w:rsid w:val="00BF72F2"/>
    <w:rsid w:val="00BF7627"/>
    <w:rsid w:val="00BF775D"/>
    <w:rsid w:val="00BF781E"/>
    <w:rsid w:val="00C0002D"/>
    <w:rsid w:val="00C00063"/>
    <w:rsid w:val="00C006EB"/>
    <w:rsid w:val="00C00F19"/>
    <w:rsid w:val="00C00F8B"/>
    <w:rsid w:val="00C00FD3"/>
    <w:rsid w:val="00C011BE"/>
    <w:rsid w:val="00C015F7"/>
    <w:rsid w:val="00C01681"/>
    <w:rsid w:val="00C01A30"/>
    <w:rsid w:val="00C01B59"/>
    <w:rsid w:val="00C01D7E"/>
    <w:rsid w:val="00C01E45"/>
    <w:rsid w:val="00C021CF"/>
    <w:rsid w:val="00C02A83"/>
    <w:rsid w:val="00C02FB6"/>
    <w:rsid w:val="00C039F3"/>
    <w:rsid w:val="00C03D9B"/>
    <w:rsid w:val="00C0412B"/>
    <w:rsid w:val="00C04139"/>
    <w:rsid w:val="00C04208"/>
    <w:rsid w:val="00C042AF"/>
    <w:rsid w:val="00C044F2"/>
    <w:rsid w:val="00C04C69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A8"/>
    <w:rsid w:val="00C06EB6"/>
    <w:rsid w:val="00C07785"/>
    <w:rsid w:val="00C0784C"/>
    <w:rsid w:val="00C079F4"/>
    <w:rsid w:val="00C07B58"/>
    <w:rsid w:val="00C07C74"/>
    <w:rsid w:val="00C07E30"/>
    <w:rsid w:val="00C103A0"/>
    <w:rsid w:val="00C1068D"/>
    <w:rsid w:val="00C10CD8"/>
    <w:rsid w:val="00C11121"/>
    <w:rsid w:val="00C11580"/>
    <w:rsid w:val="00C11659"/>
    <w:rsid w:val="00C1191F"/>
    <w:rsid w:val="00C11936"/>
    <w:rsid w:val="00C11D41"/>
    <w:rsid w:val="00C12A8B"/>
    <w:rsid w:val="00C12B05"/>
    <w:rsid w:val="00C12B5E"/>
    <w:rsid w:val="00C1321D"/>
    <w:rsid w:val="00C132EF"/>
    <w:rsid w:val="00C137C3"/>
    <w:rsid w:val="00C138A4"/>
    <w:rsid w:val="00C138D6"/>
    <w:rsid w:val="00C13B06"/>
    <w:rsid w:val="00C143A6"/>
    <w:rsid w:val="00C144CE"/>
    <w:rsid w:val="00C1494B"/>
    <w:rsid w:val="00C14AE9"/>
    <w:rsid w:val="00C14CBC"/>
    <w:rsid w:val="00C14DCB"/>
    <w:rsid w:val="00C14EF9"/>
    <w:rsid w:val="00C155BD"/>
    <w:rsid w:val="00C15B26"/>
    <w:rsid w:val="00C166F7"/>
    <w:rsid w:val="00C173B4"/>
    <w:rsid w:val="00C17484"/>
    <w:rsid w:val="00C1771B"/>
    <w:rsid w:val="00C17D18"/>
    <w:rsid w:val="00C17D9F"/>
    <w:rsid w:val="00C20119"/>
    <w:rsid w:val="00C20125"/>
    <w:rsid w:val="00C20182"/>
    <w:rsid w:val="00C20489"/>
    <w:rsid w:val="00C20998"/>
    <w:rsid w:val="00C20EB4"/>
    <w:rsid w:val="00C20F4E"/>
    <w:rsid w:val="00C218CA"/>
    <w:rsid w:val="00C22049"/>
    <w:rsid w:val="00C22192"/>
    <w:rsid w:val="00C222CB"/>
    <w:rsid w:val="00C22D1E"/>
    <w:rsid w:val="00C22DE7"/>
    <w:rsid w:val="00C23550"/>
    <w:rsid w:val="00C239BC"/>
    <w:rsid w:val="00C23CFD"/>
    <w:rsid w:val="00C23D49"/>
    <w:rsid w:val="00C23F50"/>
    <w:rsid w:val="00C23F58"/>
    <w:rsid w:val="00C2448E"/>
    <w:rsid w:val="00C249D9"/>
    <w:rsid w:val="00C24A4F"/>
    <w:rsid w:val="00C24E36"/>
    <w:rsid w:val="00C25436"/>
    <w:rsid w:val="00C2581C"/>
    <w:rsid w:val="00C25DE9"/>
    <w:rsid w:val="00C25EF5"/>
    <w:rsid w:val="00C26082"/>
    <w:rsid w:val="00C262AC"/>
    <w:rsid w:val="00C26514"/>
    <w:rsid w:val="00C266D1"/>
    <w:rsid w:val="00C26ADF"/>
    <w:rsid w:val="00C27278"/>
    <w:rsid w:val="00C273F2"/>
    <w:rsid w:val="00C275B3"/>
    <w:rsid w:val="00C278D5"/>
    <w:rsid w:val="00C279FA"/>
    <w:rsid w:val="00C3007E"/>
    <w:rsid w:val="00C30688"/>
    <w:rsid w:val="00C309FF"/>
    <w:rsid w:val="00C30A68"/>
    <w:rsid w:val="00C30B33"/>
    <w:rsid w:val="00C30C9A"/>
    <w:rsid w:val="00C31BEA"/>
    <w:rsid w:val="00C31E80"/>
    <w:rsid w:val="00C32071"/>
    <w:rsid w:val="00C32DA3"/>
    <w:rsid w:val="00C32DCA"/>
    <w:rsid w:val="00C32F9C"/>
    <w:rsid w:val="00C33173"/>
    <w:rsid w:val="00C33306"/>
    <w:rsid w:val="00C33951"/>
    <w:rsid w:val="00C341B9"/>
    <w:rsid w:val="00C34719"/>
    <w:rsid w:val="00C35048"/>
    <w:rsid w:val="00C35A0F"/>
    <w:rsid w:val="00C35D88"/>
    <w:rsid w:val="00C35DFD"/>
    <w:rsid w:val="00C35F9F"/>
    <w:rsid w:val="00C36765"/>
    <w:rsid w:val="00C36B0E"/>
    <w:rsid w:val="00C36BB3"/>
    <w:rsid w:val="00C36C28"/>
    <w:rsid w:val="00C36C97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8C5"/>
    <w:rsid w:val="00C42250"/>
    <w:rsid w:val="00C428A6"/>
    <w:rsid w:val="00C42998"/>
    <w:rsid w:val="00C42D6F"/>
    <w:rsid w:val="00C43045"/>
    <w:rsid w:val="00C43683"/>
    <w:rsid w:val="00C43924"/>
    <w:rsid w:val="00C43F35"/>
    <w:rsid w:val="00C4412F"/>
    <w:rsid w:val="00C4418A"/>
    <w:rsid w:val="00C441B7"/>
    <w:rsid w:val="00C443C8"/>
    <w:rsid w:val="00C44535"/>
    <w:rsid w:val="00C445F9"/>
    <w:rsid w:val="00C448B2"/>
    <w:rsid w:val="00C44E48"/>
    <w:rsid w:val="00C457E6"/>
    <w:rsid w:val="00C45EF6"/>
    <w:rsid w:val="00C45F49"/>
    <w:rsid w:val="00C461C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99D"/>
    <w:rsid w:val="00C54BF0"/>
    <w:rsid w:val="00C54D3A"/>
    <w:rsid w:val="00C54DC4"/>
    <w:rsid w:val="00C55350"/>
    <w:rsid w:val="00C55868"/>
    <w:rsid w:val="00C55883"/>
    <w:rsid w:val="00C55B0E"/>
    <w:rsid w:val="00C56241"/>
    <w:rsid w:val="00C562CC"/>
    <w:rsid w:val="00C5690A"/>
    <w:rsid w:val="00C56BC3"/>
    <w:rsid w:val="00C56E9E"/>
    <w:rsid w:val="00C57137"/>
    <w:rsid w:val="00C57176"/>
    <w:rsid w:val="00C577E1"/>
    <w:rsid w:val="00C57865"/>
    <w:rsid w:val="00C57FCE"/>
    <w:rsid w:val="00C60260"/>
    <w:rsid w:val="00C604D9"/>
    <w:rsid w:val="00C6062E"/>
    <w:rsid w:val="00C607E6"/>
    <w:rsid w:val="00C6080B"/>
    <w:rsid w:val="00C608B5"/>
    <w:rsid w:val="00C6093D"/>
    <w:rsid w:val="00C6097A"/>
    <w:rsid w:val="00C60A3D"/>
    <w:rsid w:val="00C60BA4"/>
    <w:rsid w:val="00C60D73"/>
    <w:rsid w:val="00C612A3"/>
    <w:rsid w:val="00C613E6"/>
    <w:rsid w:val="00C615C0"/>
    <w:rsid w:val="00C62178"/>
    <w:rsid w:val="00C62A16"/>
    <w:rsid w:val="00C631D9"/>
    <w:rsid w:val="00C63249"/>
    <w:rsid w:val="00C63331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4ACF"/>
    <w:rsid w:val="00C65168"/>
    <w:rsid w:val="00C656F9"/>
    <w:rsid w:val="00C658FF"/>
    <w:rsid w:val="00C65ED5"/>
    <w:rsid w:val="00C664EB"/>
    <w:rsid w:val="00C6695E"/>
    <w:rsid w:val="00C66D24"/>
    <w:rsid w:val="00C66DFD"/>
    <w:rsid w:val="00C67162"/>
    <w:rsid w:val="00C67190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069"/>
    <w:rsid w:val="00C7487C"/>
    <w:rsid w:val="00C74A24"/>
    <w:rsid w:val="00C74AC8"/>
    <w:rsid w:val="00C75504"/>
    <w:rsid w:val="00C7575A"/>
    <w:rsid w:val="00C758AC"/>
    <w:rsid w:val="00C759F0"/>
    <w:rsid w:val="00C75E2C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1A7"/>
    <w:rsid w:val="00C773BA"/>
    <w:rsid w:val="00C7749F"/>
    <w:rsid w:val="00C776F2"/>
    <w:rsid w:val="00C77748"/>
    <w:rsid w:val="00C77A07"/>
    <w:rsid w:val="00C77AB5"/>
    <w:rsid w:val="00C80111"/>
    <w:rsid w:val="00C8018E"/>
    <w:rsid w:val="00C806E9"/>
    <w:rsid w:val="00C8090C"/>
    <w:rsid w:val="00C80B6F"/>
    <w:rsid w:val="00C80D4C"/>
    <w:rsid w:val="00C812BA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5EB3"/>
    <w:rsid w:val="00C860CA"/>
    <w:rsid w:val="00C867DF"/>
    <w:rsid w:val="00C869CA"/>
    <w:rsid w:val="00C86D58"/>
    <w:rsid w:val="00C86E36"/>
    <w:rsid w:val="00C878A5"/>
    <w:rsid w:val="00C87BD0"/>
    <w:rsid w:val="00C87E1C"/>
    <w:rsid w:val="00C87FC5"/>
    <w:rsid w:val="00C9035B"/>
    <w:rsid w:val="00C90470"/>
    <w:rsid w:val="00C90ABC"/>
    <w:rsid w:val="00C90EB8"/>
    <w:rsid w:val="00C9108D"/>
    <w:rsid w:val="00C91106"/>
    <w:rsid w:val="00C9170E"/>
    <w:rsid w:val="00C919BE"/>
    <w:rsid w:val="00C91BA0"/>
    <w:rsid w:val="00C92231"/>
    <w:rsid w:val="00C92D64"/>
    <w:rsid w:val="00C93188"/>
    <w:rsid w:val="00C9337F"/>
    <w:rsid w:val="00C933E4"/>
    <w:rsid w:val="00C93BA8"/>
    <w:rsid w:val="00C93E60"/>
    <w:rsid w:val="00C941EE"/>
    <w:rsid w:val="00C941FF"/>
    <w:rsid w:val="00C94303"/>
    <w:rsid w:val="00C94407"/>
    <w:rsid w:val="00C945AE"/>
    <w:rsid w:val="00C948F1"/>
    <w:rsid w:val="00C949E3"/>
    <w:rsid w:val="00C94A72"/>
    <w:rsid w:val="00C94B3A"/>
    <w:rsid w:val="00C94BB0"/>
    <w:rsid w:val="00C94CC3"/>
    <w:rsid w:val="00C94DC4"/>
    <w:rsid w:val="00C94E06"/>
    <w:rsid w:val="00C9538E"/>
    <w:rsid w:val="00C95431"/>
    <w:rsid w:val="00C95985"/>
    <w:rsid w:val="00C95B62"/>
    <w:rsid w:val="00C95C49"/>
    <w:rsid w:val="00C95C92"/>
    <w:rsid w:val="00C964AE"/>
    <w:rsid w:val="00C9655D"/>
    <w:rsid w:val="00C96813"/>
    <w:rsid w:val="00C968F2"/>
    <w:rsid w:val="00C96CBC"/>
    <w:rsid w:val="00C96F64"/>
    <w:rsid w:val="00C9711E"/>
    <w:rsid w:val="00C97967"/>
    <w:rsid w:val="00C97A2F"/>
    <w:rsid w:val="00CA020C"/>
    <w:rsid w:val="00CA0547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2D17"/>
    <w:rsid w:val="00CA360E"/>
    <w:rsid w:val="00CA3765"/>
    <w:rsid w:val="00CA38E5"/>
    <w:rsid w:val="00CA3A32"/>
    <w:rsid w:val="00CA414D"/>
    <w:rsid w:val="00CA41E5"/>
    <w:rsid w:val="00CA4428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79A"/>
    <w:rsid w:val="00CA6871"/>
    <w:rsid w:val="00CA6F72"/>
    <w:rsid w:val="00CA724C"/>
    <w:rsid w:val="00CA7256"/>
    <w:rsid w:val="00CA7570"/>
    <w:rsid w:val="00CA75CB"/>
    <w:rsid w:val="00CA7E22"/>
    <w:rsid w:val="00CB01CB"/>
    <w:rsid w:val="00CB0231"/>
    <w:rsid w:val="00CB0988"/>
    <w:rsid w:val="00CB09C4"/>
    <w:rsid w:val="00CB0D75"/>
    <w:rsid w:val="00CB0E86"/>
    <w:rsid w:val="00CB100C"/>
    <w:rsid w:val="00CB11E0"/>
    <w:rsid w:val="00CB17E7"/>
    <w:rsid w:val="00CB1830"/>
    <w:rsid w:val="00CB1C11"/>
    <w:rsid w:val="00CB1C26"/>
    <w:rsid w:val="00CB22A1"/>
    <w:rsid w:val="00CB25EF"/>
    <w:rsid w:val="00CB2F70"/>
    <w:rsid w:val="00CB302D"/>
    <w:rsid w:val="00CB306C"/>
    <w:rsid w:val="00CB3126"/>
    <w:rsid w:val="00CB3256"/>
    <w:rsid w:val="00CB36E9"/>
    <w:rsid w:val="00CB37D7"/>
    <w:rsid w:val="00CB38DE"/>
    <w:rsid w:val="00CB3DA5"/>
    <w:rsid w:val="00CB3EDE"/>
    <w:rsid w:val="00CB43EA"/>
    <w:rsid w:val="00CB45B2"/>
    <w:rsid w:val="00CB49D1"/>
    <w:rsid w:val="00CB4B1E"/>
    <w:rsid w:val="00CB5099"/>
    <w:rsid w:val="00CB5D89"/>
    <w:rsid w:val="00CB60CB"/>
    <w:rsid w:val="00CB6E5C"/>
    <w:rsid w:val="00CB6EB6"/>
    <w:rsid w:val="00CB71A6"/>
    <w:rsid w:val="00CB73E6"/>
    <w:rsid w:val="00CB7917"/>
    <w:rsid w:val="00CB7A2B"/>
    <w:rsid w:val="00CB7EED"/>
    <w:rsid w:val="00CC004A"/>
    <w:rsid w:val="00CC00F2"/>
    <w:rsid w:val="00CC0561"/>
    <w:rsid w:val="00CC0574"/>
    <w:rsid w:val="00CC07A3"/>
    <w:rsid w:val="00CC08CB"/>
    <w:rsid w:val="00CC0BD6"/>
    <w:rsid w:val="00CC0DB0"/>
    <w:rsid w:val="00CC0E4B"/>
    <w:rsid w:val="00CC0ED8"/>
    <w:rsid w:val="00CC0F68"/>
    <w:rsid w:val="00CC122C"/>
    <w:rsid w:val="00CC13A2"/>
    <w:rsid w:val="00CC1746"/>
    <w:rsid w:val="00CC1F1F"/>
    <w:rsid w:val="00CC24D6"/>
    <w:rsid w:val="00CC2C45"/>
    <w:rsid w:val="00CC2F81"/>
    <w:rsid w:val="00CC3178"/>
    <w:rsid w:val="00CC3CCA"/>
    <w:rsid w:val="00CC3E05"/>
    <w:rsid w:val="00CC45D4"/>
    <w:rsid w:val="00CC4DD0"/>
    <w:rsid w:val="00CC4FB5"/>
    <w:rsid w:val="00CC4FFD"/>
    <w:rsid w:val="00CC5071"/>
    <w:rsid w:val="00CC5178"/>
    <w:rsid w:val="00CC5291"/>
    <w:rsid w:val="00CC5A33"/>
    <w:rsid w:val="00CC5B58"/>
    <w:rsid w:val="00CC5E12"/>
    <w:rsid w:val="00CC5E15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81E"/>
    <w:rsid w:val="00CD1A92"/>
    <w:rsid w:val="00CD1B52"/>
    <w:rsid w:val="00CD1F55"/>
    <w:rsid w:val="00CD1F64"/>
    <w:rsid w:val="00CD2076"/>
    <w:rsid w:val="00CD2348"/>
    <w:rsid w:val="00CD27BF"/>
    <w:rsid w:val="00CD2888"/>
    <w:rsid w:val="00CD2A20"/>
    <w:rsid w:val="00CD34F9"/>
    <w:rsid w:val="00CD37C7"/>
    <w:rsid w:val="00CD3ACB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141"/>
    <w:rsid w:val="00CD646B"/>
    <w:rsid w:val="00CD6523"/>
    <w:rsid w:val="00CD69CD"/>
    <w:rsid w:val="00CD6C87"/>
    <w:rsid w:val="00CD6E21"/>
    <w:rsid w:val="00CD744E"/>
    <w:rsid w:val="00CD75C7"/>
    <w:rsid w:val="00CD7B9C"/>
    <w:rsid w:val="00CE0146"/>
    <w:rsid w:val="00CE028C"/>
    <w:rsid w:val="00CE05F0"/>
    <w:rsid w:val="00CE0695"/>
    <w:rsid w:val="00CE06B5"/>
    <w:rsid w:val="00CE08ED"/>
    <w:rsid w:val="00CE0D09"/>
    <w:rsid w:val="00CE135F"/>
    <w:rsid w:val="00CE1CDD"/>
    <w:rsid w:val="00CE2438"/>
    <w:rsid w:val="00CE2A1A"/>
    <w:rsid w:val="00CE2B74"/>
    <w:rsid w:val="00CE2D4D"/>
    <w:rsid w:val="00CE3C10"/>
    <w:rsid w:val="00CE4009"/>
    <w:rsid w:val="00CE4156"/>
    <w:rsid w:val="00CE4326"/>
    <w:rsid w:val="00CE47B4"/>
    <w:rsid w:val="00CE4AD4"/>
    <w:rsid w:val="00CE58C3"/>
    <w:rsid w:val="00CE58E1"/>
    <w:rsid w:val="00CE590E"/>
    <w:rsid w:val="00CE5DCF"/>
    <w:rsid w:val="00CE61CE"/>
    <w:rsid w:val="00CE6304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9F2"/>
    <w:rsid w:val="00CE7D9B"/>
    <w:rsid w:val="00CF0988"/>
    <w:rsid w:val="00CF0C5E"/>
    <w:rsid w:val="00CF0E5C"/>
    <w:rsid w:val="00CF0EB5"/>
    <w:rsid w:val="00CF1587"/>
    <w:rsid w:val="00CF1629"/>
    <w:rsid w:val="00CF19B2"/>
    <w:rsid w:val="00CF1E22"/>
    <w:rsid w:val="00CF1E4D"/>
    <w:rsid w:val="00CF2181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39DE"/>
    <w:rsid w:val="00CF40F5"/>
    <w:rsid w:val="00CF4286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8A7"/>
    <w:rsid w:val="00CF7AC8"/>
    <w:rsid w:val="00CF7EAD"/>
    <w:rsid w:val="00D010C3"/>
    <w:rsid w:val="00D011F7"/>
    <w:rsid w:val="00D01E2D"/>
    <w:rsid w:val="00D02408"/>
    <w:rsid w:val="00D02512"/>
    <w:rsid w:val="00D025DC"/>
    <w:rsid w:val="00D0291C"/>
    <w:rsid w:val="00D0291E"/>
    <w:rsid w:val="00D02A09"/>
    <w:rsid w:val="00D02EB9"/>
    <w:rsid w:val="00D02EF2"/>
    <w:rsid w:val="00D033F1"/>
    <w:rsid w:val="00D0344C"/>
    <w:rsid w:val="00D035D0"/>
    <w:rsid w:val="00D036EF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65DC"/>
    <w:rsid w:val="00D070E7"/>
    <w:rsid w:val="00D071B5"/>
    <w:rsid w:val="00D07216"/>
    <w:rsid w:val="00D074F0"/>
    <w:rsid w:val="00D07CCE"/>
    <w:rsid w:val="00D07D7B"/>
    <w:rsid w:val="00D07DC2"/>
    <w:rsid w:val="00D10057"/>
    <w:rsid w:val="00D10322"/>
    <w:rsid w:val="00D1039F"/>
    <w:rsid w:val="00D10A2D"/>
    <w:rsid w:val="00D11184"/>
    <w:rsid w:val="00D112C5"/>
    <w:rsid w:val="00D1134B"/>
    <w:rsid w:val="00D119CE"/>
    <w:rsid w:val="00D11AEC"/>
    <w:rsid w:val="00D11E34"/>
    <w:rsid w:val="00D11E38"/>
    <w:rsid w:val="00D121CE"/>
    <w:rsid w:val="00D124D5"/>
    <w:rsid w:val="00D12684"/>
    <w:rsid w:val="00D12B92"/>
    <w:rsid w:val="00D12E51"/>
    <w:rsid w:val="00D12ED8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854"/>
    <w:rsid w:val="00D15947"/>
    <w:rsid w:val="00D15D1D"/>
    <w:rsid w:val="00D15FC9"/>
    <w:rsid w:val="00D16273"/>
    <w:rsid w:val="00D163FC"/>
    <w:rsid w:val="00D166BE"/>
    <w:rsid w:val="00D16749"/>
    <w:rsid w:val="00D1720A"/>
    <w:rsid w:val="00D1772A"/>
    <w:rsid w:val="00D177FB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2B4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8CC"/>
    <w:rsid w:val="00D259AA"/>
    <w:rsid w:val="00D25AB6"/>
    <w:rsid w:val="00D25CE0"/>
    <w:rsid w:val="00D261A1"/>
    <w:rsid w:val="00D262E8"/>
    <w:rsid w:val="00D2640A"/>
    <w:rsid w:val="00D2693B"/>
    <w:rsid w:val="00D26946"/>
    <w:rsid w:val="00D270E8"/>
    <w:rsid w:val="00D27B99"/>
    <w:rsid w:val="00D30254"/>
    <w:rsid w:val="00D303B0"/>
    <w:rsid w:val="00D305C1"/>
    <w:rsid w:val="00D3071B"/>
    <w:rsid w:val="00D30A91"/>
    <w:rsid w:val="00D30FAD"/>
    <w:rsid w:val="00D312F9"/>
    <w:rsid w:val="00D314B4"/>
    <w:rsid w:val="00D3171D"/>
    <w:rsid w:val="00D317C2"/>
    <w:rsid w:val="00D31CA2"/>
    <w:rsid w:val="00D3201B"/>
    <w:rsid w:val="00D321AF"/>
    <w:rsid w:val="00D32338"/>
    <w:rsid w:val="00D32969"/>
    <w:rsid w:val="00D32981"/>
    <w:rsid w:val="00D333D7"/>
    <w:rsid w:val="00D337D3"/>
    <w:rsid w:val="00D337D7"/>
    <w:rsid w:val="00D33862"/>
    <w:rsid w:val="00D342C6"/>
    <w:rsid w:val="00D34444"/>
    <w:rsid w:val="00D34A4B"/>
    <w:rsid w:val="00D34A80"/>
    <w:rsid w:val="00D34CF0"/>
    <w:rsid w:val="00D34CF7"/>
    <w:rsid w:val="00D35280"/>
    <w:rsid w:val="00D3531D"/>
    <w:rsid w:val="00D355CB"/>
    <w:rsid w:val="00D3639E"/>
    <w:rsid w:val="00D36403"/>
    <w:rsid w:val="00D36489"/>
    <w:rsid w:val="00D36957"/>
    <w:rsid w:val="00D36A1C"/>
    <w:rsid w:val="00D36A20"/>
    <w:rsid w:val="00D3716A"/>
    <w:rsid w:val="00D373B6"/>
    <w:rsid w:val="00D37420"/>
    <w:rsid w:val="00D375A0"/>
    <w:rsid w:val="00D375A5"/>
    <w:rsid w:val="00D3768E"/>
    <w:rsid w:val="00D40301"/>
    <w:rsid w:val="00D4030E"/>
    <w:rsid w:val="00D403AA"/>
    <w:rsid w:val="00D403AD"/>
    <w:rsid w:val="00D40470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5F9"/>
    <w:rsid w:val="00D43897"/>
    <w:rsid w:val="00D4395A"/>
    <w:rsid w:val="00D439CD"/>
    <w:rsid w:val="00D43EB3"/>
    <w:rsid w:val="00D4435E"/>
    <w:rsid w:val="00D44467"/>
    <w:rsid w:val="00D4457D"/>
    <w:rsid w:val="00D453F3"/>
    <w:rsid w:val="00D45411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150"/>
    <w:rsid w:val="00D56718"/>
    <w:rsid w:val="00D56F90"/>
    <w:rsid w:val="00D57901"/>
    <w:rsid w:val="00D60117"/>
    <w:rsid w:val="00D601D8"/>
    <w:rsid w:val="00D60693"/>
    <w:rsid w:val="00D60843"/>
    <w:rsid w:val="00D60C29"/>
    <w:rsid w:val="00D60CDA"/>
    <w:rsid w:val="00D60D9F"/>
    <w:rsid w:val="00D6147B"/>
    <w:rsid w:val="00D61520"/>
    <w:rsid w:val="00D615EE"/>
    <w:rsid w:val="00D61752"/>
    <w:rsid w:val="00D61B28"/>
    <w:rsid w:val="00D61DAB"/>
    <w:rsid w:val="00D61DC7"/>
    <w:rsid w:val="00D61E64"/>
    <w:rsid w:val="00D61FF1"/>
    <w:rsid w:val="00D628C7"/>
    <w:rsid w:val="00D62FEA"/>
    <w:rsid w:val="00D6360C"/>
    <w:rsid w:val="00D63679"/>
    <w:rsid w:val="00D63B30"/>
    <w:rsid w:val="00D63DD0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623A"/>
    <w:rsid w:val="00D6679D"/>
    <w:rsid w:val="00D66CC1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A8E"/>
    <w:rsid w:val="00D70B54"/>
    <w:rsid w:val="00D70B95"/>
    <w:rsid w:val="00D70B99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EDF"/>
    <w:rsid w:val="00D73F77"/>
    <w:rsid w:val="00D746D7"/>
    <w:rsid w:val="00D74721"/>
    <w:rsid w:val="00D74A21"/>
    <w:rsid w:val="00D74B6B"/>
    <w:rsid w:val="00D74BC9"/>
    <w:rsid w:val="00D74D11"/>
    <w:rsid w:val="00D74E11"/>
    <w:rsid w:val="00D74E45"/>
    <w:rsid w:val="00D7556A"/>
    <w:rsid w:val="00D758BE"/>
    <w:rsid w:val="00D765C3"/>
    <w:rsid w:val="00D7685F"/>
    <w:rsid w:val="00D7689A"/>
    <w:rsid w:val="00D76AEC"/>
    <w:rsid w:val="00D76B70"/>
    <w:rsid w:val="00D76EC4"/>
    <w:rsid w:val="00D7719C"/>
    <w:rsid w:val="00D7767B"/>
    <w:rsid w:val="00D77877"/>
    <w:rsid w:val="00D77DC1"/>
    <w:rsid w:val="00D805C2"/>
    <w:rsid w:val="00D80668"/>
    <w:rsid w:val="00D807F5"/>
    <w:rsid w:val="00D807FF"/>
    <w:rsid w:val="00D808E9"/>
    <w:rsid w:val="00D80948"/>
    <w:rsid w:val="00D80BCC"/>
    <w:rsid w:val="00D80EF5"/>
    <w:rsid w:val="00D8163E"/>
    <w:rsid w:val="00D817D6"/>
    <w:rsid w:val="00D81A65"/>
    <w:rsid w:val="00D81D47"/>
    <w:rsid w:val="00D825D9"/>
    <w:rsid w:val="00D82896"/>
    <w:rsid w:val="00D828EC"/>
    <w:rsid w:val="00D82E40"/>
    <w:rsid w:val="00D835AB"/>
    <w:rsid w:val="00D83884"/>
    <w:rsid w:val="00D83954"/>
    <w:rsid w:val="00D840F8"/>
    <w:rsid w:val="00D84120"/>
    <w:rsid w:val="00D84707"/>
    <w:rsid w:val="00D84EE2"/>
    <w:rsid w:val="00D85140"/>
    <w:rsid w:val="00D85328"/>
    <w:rsid w:val="00D854AA"/>
    <w:rsid w:val="00D85710"/>
    <w:rsid w:val="00D85BFF"/>
    <w:rsid w:val="00D86445"/>
    <w:rsid w:val="00D86B6E"/>
    <w:rsid w:val="00D86C40"/>
    <w:rsid w:val="00D87189"/>
    <w:rsid w:val="00D871A7"/>
    <w:rsid w:val="00D877C7"/>
    <w:rsid w:val="00D8782E"/>
    <w:rsid w:val="00D87D00"/>
    <w:rsid w:val="00D87E55"/>
    <w:rsid w:val="00D901E8"/>
    <w:rsid w:val="00D90412"/>
    <w:rsid w:val="00D9074A"/>
    <w:rsid w:val="00D912EA"/>
    <w:rsid w:val="00D91332"/>
    <w:rsid w:val="00D91DEE"/>
    <w:rsid w:val="00D92714"/>
    <w:rsid w:val="00D92895"/>
    <w:rsid w:val="00D92B98"/>
    <w:rsid w:val="00D92BD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8D5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978D3"/>
    <w:rsid w:val="00DA0027"/>
    <w:rsid w:val="00DA029B"/>
    <w:rsid w:val="00DA0618"/>
    <w:rsid w:val="00DA0A07"/>
    <w:rsid w:val="00DA1425"/>
    <w:rsid w:val="00DA156E"/>
    <w:rsid w:val="00DA1BC3"/>
    <w:rsid w:val="00DA1C7A"/>
    <w:rsid w:val="00DA1FC7"/>
    <w:rsid w:val="00DA2004"/>
    <w:rsid w:val="00DA2616"/>
    <w:rsid w:val="00DA26B7"/>
    <w:rsid w:val="00DA3097"/>
    <w:rsid w:val="00DA32E6"/>
    <w:rsid w:val="00DA3462"/>
    <w:rsid w:val="00DA3627"/>
    <w:rsid w:val="00DA37E5"/>
    <w:rsid w:val="00DA3B54"/>
    <w:rsid w:val="00DA4284"/>
    <w:rsid w:val="00DA4563"/>
    <w:rsid w:val="00DA4C16"/>
    <w:rsid w:val="00DA525C"/>
    <w:rsid w:val="00DA598D"/>
    <w:rsid w:val="00DA622E"/>
    <w:rsid w:val="00DA6285"/>
    <w:rsid w:val="00DA62FE"/>
    <w:rsid w:val="00DA6C7F"/>
    <w:rsid w:val="00DA7007"/>
    <w:rsid w:val="00DA7113"/>
    <w:rsid w:val="00DA7653"/>
    <w:rsid w:val="00DA78AB"/>
    <w:rsid w:val="00DA7AFD"/>
    <w:rsid w:val="00DA7E7C"/>
    <w:rsid w:val="00DA7EB4"/>
    <w:rsid w:val="00DB062B"/>
    <w:rsid w:val="00DB07DF"/>
    <w:rsid w:val="00DB09C4"/>
    <w:rsid w:val="00DB11AB"/>
    <w:rsid w:val="00DB1BCF"/>
    <w:rsid w:val="00DB2300"/>
    <w:rsid w:val="00DB2587"/>
    <w:rsid w:val="00DB2883"/>
    <w:rsid w:val="00DB2958"/>
    <w:rsid w:val="00DB2B78"/>
    <w:rsid w:val="00DB332D"/>
    <w:rsid w:val="00DB3884"/>
    <w:rsid w:val="00DB41C5"/>
    <w:rsid w:val="00DB452F"/>
    <w:rsid w:val="00DB4898"/>
    <w:rsid w:val="00DB49FE"/>
    <w:rsid w:val="00DB4B69"/>
    <w:rsid w:val="00DB53BB"/>
    <w:rsid w:val="00DB55D2"/>
    <w:rsid w:val="00DB5688"/>
    <w:rsid w:val="00DB59C8"/>
    <w:rsid w:val="00DB5DAE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25B"/>
    <w:rsid w:val="00DC0454"/>
    <w:rsid w:val="00DC0814"/>
    <w:rsid w:val="00DC09AE"/>
    <w:rsid w:val="00DC0A8A"/>
    <w:rsid w:val="00DC0E16"/>
    <w:rsid w:val="00DC11AE"/>
    <w:rsid w:val="00DC1333"/>
    <w:rsid w:val="00DC1D78"/>
    <w:rsid w:val="00DC206E"/>
    <w:rsid w:val="00DC207B"/>
    <w:rsid w:val="00DC20B0"/>
    <w:rsid w:val="00DC250F"/>
    <w:rsid w:val="00DC260E"/>
    <w:rsid w:val="00DC2629"/>
    <w:rsid w:val="00DC274E"/>
    <w:rsid w:val="00DC283C"/>
    <w:rsid w:val="00DC2A8A"/>
    <w:rsid w:val="00DC2DDB"/>
    <w:rsid w:val="00DC2FB0"/>
    <w:rsid w:val="00DC32FA"/>
    <w:rsid w:val="00DC39DF"/>
    <w:rsid w:val="00DC3C66"/>
    <w:rsid w:val="00DC3EDE"/>
    <w:rsid w:val="00DC417A"/>
    <w:rsid w:val="00DC50A7"/>
    <w:rsid w:val="00DC5A2D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D01"/>
    <w:rsid w:val="00DC7EA8"/>
    <w:rsid w:val="00DD06C1"/>
    <w:rsid w:val="00DD0975"/>
    <w:rsid w:val="00DD0A2C"/>
    <w:rsid w:val="00DD0C0E"/>
    <w:rsid w:val="00DD0CA6"/>
    <w:rsid w:val="00DD1046"/>
    <w:rsid w:val="00DD1210"/>
    <w:rsid w:val="00DD139A"/>
    <w:rsid w:val="00DD18C7"/>
    <w:rsid w:val="00DD1AC5"/>
    <w:rsid w:val="00DD1C76"/>
    <w:rsid w:val="00DD1E8A"/>
    <w:rsid w:val="00DD1E96"/>
    <w:rsid w:val="00DD2208"/>
    <w:rsid w:val="00DD264F"/>
    <w:rsid w:val="00DD29D4"/>
    <w:rsid w:val="00DD2E75"/>
    <w:rsid w:val="00DD2F00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4AE8"/>
    <w:rsid w:val="00DD4BCF"/>
    <w:rsid w:val="00DD545F"/>
    <w:rsid w:val="00DD5676"/>
    <w:rsid w:val="00DD5873"/>
    <w:rsid w:val="00DD59D2"/>
    <w:rsid w:val="00DD5A51"/>
    <w:rsid w:val="00DD5AA1"/>
    <w:rsid w:val="00DD5BDE"/>
    <w:rsid w:val="00DD5F9D"/>
    <w:rsid w:val="00DD604B"/>
    <w:rsid w:val="00DD6428"/>
    <w:rsid w:val="00DD68EF"/>
    <w:rsid w:val="00DD6A3C"/>
    <w:rsid w:val="00DD6AC0"/>
    <w:rsid w:val="00DD70F8"/>
    <w:rsid w:val="00DD766A"/>
    <w:rsid w:val="00DD780B"/>
    <w:rsid w:val="00DD79DD"/>
    <w:rsid w:val="00DD7BDB"/>
    <w:rsid w:val="00DD7F9C"/>
    <w:rsid w:val="00DE062E"/>
    <w:rsid w:val="00DE084C"/>
    <w:rsid w:val="00DE0A24"/>
    <w:rsid w:val="00DE0AD6"/>
    <w:rsid w:val="00DE1412"/>
    <w:rsid w:val="00DE2181"/>
    <w:rsid w:val="00DE2282"/>
    <w:rsid w:val="00DE25BF"/>
    <w:rsid w:val="00DE274C"/>
    <w:rsid w:val="00DE35C0"/>
    <w:rsid w:val="00DE38FF"/>
    <w:rsid w:val="00DE3BC6"/>
    <w:rsid w:val="00DE3C2B"/>
    <w:rsid w:val="00DE46A9"/>
    <w:rsid w:val="00DE4A70"/>
    <w:rsid w:val="00DE4D3F"/>
    <w:rsid w:val="00DE4D60"/>
    <w:rsid w:val="00DE5003"/>
    <w:rsid w:val="00DE50FE"/>
    <w:rsid w:val="00DE5385"/>
    <w:rsid w:val="00DE59F5"/>
    <w:rsid w:val="00DE60A2"/>
    <w:rsid w:val="00DE61DA"/>
    <w:rsid w:val="00DE6322"/>
    <w:rsid w:val="00DE6F06"/>
    <w:rsid w:val="00DE6F79"/>
    <w:rsid w:val="00DE7049"/>
    <w:rsid w:val="00DE7A06"/>
    <w:rsid w:val="00DE7C27"/>
    <w:rsid w:val="00DE7C8A"/>
    <w:rsid w:val="00DE7C95"/>
    <w:rsid w:val="00DE7D57"/>
    <w:rsid w:val="00DE7D86"/>
    <w:rsid w:val="00DE7D8F"/>
    <w:rsid w:val="00DF0257"/>
    <w:rsid w:val="00DF03D2"/>
    <w:rsid w:val="00DF0552"/>
    <w:rsid w:val="00DF06A6"/>
    <w:rsid w:val="00DF07BA"/>
    <w:rsid w:val="00DF0978"/>
    <w:rsid w:val="00DF0C74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A02"/>
    <w:rsid w:val="00DF5CBA"/>
    <w:rsid w:val="00DF62E3"/>
    <w:rsid w:val="00DF653D"/>
    <w:rsid w:val="00DF669B"/>
    <w:rsid w:val="00DF68C6"/>
    <w:rsid w:val="00DF6F78"/>
    <w:rsid w:val="00DF6FDE"/>
    <w:rsid w:val="00DF6FF0"/>
    <w:rsid w:val="00DF73D4"/>
    <w:rsid w:val="00DF7656"/>
    <w:rsid w:val="00DF7A2F"/>
    <w:rsid w:val="00E0022F"/>
    <w:rsid w:val="00E00525"/>
    <w:rsid w:val="00E007F6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0CE"/>
    <w:rsid w:val="00E032A2"/>
    <w:rsid w:val="00E0340F"/>
    <w:rsid w:val="00E035F9"/>
    <w:rsid w:val="00E0375B"/>
    <w:rsid w:val="00E03A59"/>
    <w:rsid w:val="00E03B97"/>
    <w:rsid w:val="00E03C46"/>
    <w:rsid w:val="00E03EB1"/>
    <w:rsid w:val="00E041FB"/>
    <w:rsid w:val="00E04A72"/>
    <w:rsid w:val="00E04E65"/>
    <w:rsid w:val="00E04FC9"/>
    <w:rsid w:val="00E0520E"/>
    <w:rsid w:val="00E05293"/>
    <w:rsid w:val="00E05295"/>
    <w:rsid w:val="00E052BD"/>
    <w:rsid w:val="00E0580F"/>
    <w:rsid w:val="00E05CE2"/>
    <w:rsid w:val="00E05FA3"/>
    <w:rsid w:val="00E05FEA"/>
    <w:rsid w:val="00E060DB"/>
    <w:rsid w:val="00E062FD"/>
    <w:rsid w:val="00E0660D"/>
    <w:rsid w:val="00E06760"/>
    <w:rsid w:val="00E067E1"/>
    <w:rsid w:val="00E06DAE"/>
    <w:rsid w:val="00E06EE4"/>
    <w:rsid w:val="00E06F9E"/>
    <w:rsid w:val="00E07163"/>
    <w:rsid w:val="00E07519"/>
    <w:rsid w:val="00E07D13"/>
    <w:rsid w:val="00E1032E"/>
    <w:rsid w:val="00E107C5"/>
    <w:rsid w:val="00E10CE0"/>
    <w:rsid w:val="00E10E04"/>
    <w:rsid w:val="00E11074"/>
    <w:rsid w:val="00E11357"/>
    <w:rsid w:val="00E11977"/>
    <w:rsid w:val="00E119DC"/>
    <w:rsid w:val="00E11A45"/>
    <w:rsid w:val="00E11C56"/>
    <w:rsid w:val="00E11E77"/>
    <w:rsid w:val="00E12412"/>
    <w:rsid w:val="00E125D7"/>
    <w:rsid w:val="00E126E4"/>
    <w:rsid w:val="00E12C6F"/>
    <w:rsid w:val="00E12D71"/>
    <w:rsid w:val="00E12EEE"/>
    <w:rsid w:val="00E13376"/>
    <w:rsid w:val="00E133B7"/>
    <w:rsid w:val="00E139CA"/>
    <w:rsid w:val="00E13A99"/>
    <w:rsid w:val="00E13B07"/>
    <w:rsid w:val="00E14827"/>
    <w:rsid w:val="00E14851"/>
    <w:rsid w:val="00E14A14"/>
    <w:rsid w:val="00E14CBC"/>
    <w:rsid w:val="00E14E3B"/>
    <w:rsid w:val="00E15065"/>
    <w:rsid w:val="00E15190"/>
    <w:rsid w:val="00E151C9"/>
    <w:rsid w:val="00E1521B"/>
    <w:rsid w:val="00E1568B"/>
    <w:rsid w:val="00E156DE"/>
    <w:rsid w:val="00E15719"/>
    <w:rsid w:val="00E15D2B"/>
    <w:rsid w:val="00E16097"/>
    <w:rsid w:val="00E16198"/>
    <w:rsid w:val="00E16386"/>
    <w:rsid w:val="00E1698D"/>
    <w:rsid w:val="00E16D2A"/>
    <w:rsid w:val="00E16D2C"/>
    <w:rsid w:val="00E16F1D"/>
    <w:rsid w:val="00E17243"/>
    <w:rsid w:val="00E17832"/>
    <w:rsid w:val="00E17840"/>
    <w:rsid w:val="00E17880"/>
    <w:rsid w:val="00E17A89"/>
    <w:rsid w:val="00E208BF"/>
    <w:rsid w:val="00E20D7D"/>
    <w:rsid w:val="00E21203"/>
    <w:rsid w:val="00E2129D"/>
    <w:rsid w:val="00E213A6"/>
    <w:rsid w:val="00E21C2D"/>
    <w:rsid w:val="00E21DCC"/>
    <w:rsid w:val="00E2206F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2E7"/>
    <w:rsid w:val="00E25725"/>
    <w:rsid w:val="00E25874"/>
    <w:rsid w:val="00E25CA2"/>
    <w:rsid w:val="00E25CCC"/>
    <w:rsid w:val="00E25CD3"/>
    <w:rsid w:val="00E25FDE"/>
    <w:rsid w:val="00E260CE"/>
    <w:rsid w:val="00E26271"/>
    <w:rsid w:val="00E264F6"/>
    <w:rsid w:val="00E266EE"/>
    <w:rsid w:val="00E26795"/>
    <w:rsid w:val="00E271DF"/>
    <w:rsid w:val="00E27302"/>
    <w:rsid w:val="00E2731F"/>
    <w:rsid w:val="00E274C7"/>
    <w:rsid w:val="00E27761"/>
    <w:rsid w:val="00E2792F"/>
    <w:rsid w:val="00E308EA"/>
    <w:rsid w:val="00E30B66"/>
    <w:rsid w:val="00E30D7B"/>
    <w:rsid w:val="00E314AC"/>
    <w:rsid w:val="00E3157D"/>
    <w:rsid w:val="00E315DF"/>
    <w:rsid w:val="00E315E3"/>
    <w:rsid w:val="00E31C4E"/>
    <w:rsid w:val="00E31E65"/>
    <w:rsid w:val="00E324CC"/>
    <w:rsid w:val="00E325B2"/>
    <w:rsid w:val="00E32633"/>
    <w:rsid w:val="00E32D25"/>
    <w:rsid w:val="00E32DE1"/>
    <w:rsid w:val="00E338AC"/>
    <w:rsid w:val="00E338D4"/>
    <w:rsid w:val="00E33CDB"/>
    <w:rsid w:val="00E33FDF"/>
    <w:rsid w:val="00E34027"/>
    <w:rsid w:val="00E3405D"/>
    <w:rsid w:val="00E34478"/>
    <w:rsid w:val="00E344F5"/>
    <w:rsid w:val="00E34646"/>
    <w:rsid w:val="00E3467F"/>
    <w:rsid w:val="00E34AA3"/>
    <w:rsid w:val="00E34B71"/>
    <w:rsid w:val="00E34E19"/>
    <w:rsid w:val="00E3526B"/>
    <w:rsid w:val="00E35470"/>
    <w:rsid w:val="00E3553F"/>
    <w:rsid w:val="00E3557A"/>
    <w:rsid w:val="00E3588A"/>
    <w:rsid w:val="00E35A82"/>
    <w:rsid w:val="00E35B1B"/>
    <w:rsid w:val="00E36AA8"/>
    <w:rsid w:val="00E36CA9"/>
    <w:rsid w:val="00E36D70"/>
    <w:rsid w:val="00E37237"/>
    <w:rsid w:val="00E3735A"/>
    <w:rsid w:val="00E3766C"/>
    <w:rsid w:val="00E37BA8"/>
    <w:rsid w:val="00E37D7C"/>
    <w:rsid w:val="00E37DE1"/>
    <w:rsid w:val="00E400EB"/>
    <w:rsid w:val="00E4052F"/>
    <w:rsid w:val="00E406CD"/>
    <w:rsid w:val="00E40D70"/>
    <w:rsid w:val="00E40FC9"/>
    <w:rsid w:val="00E41290"/>
    <w:rsid w:val="00E41C8E"/>
    <w:rsid w:val="00E41CD1"/>
    <w:rsid w:val="00E4238B"/>
    <w:rsid w:val="00E43870"/>
    <w:rsid w:val="00E44622"/>
    <w:rsid w:val="00E449CB"/>
    <w:rsid w:val="00E44AD6"/>
    <w:rsid w:val="00E44FEE"/>
    <w:rsid w:val="00E452EC"/>
    <w:rsid w:val="00E454D5"/>
    <w:rsid w:val="00E455B0"/>
    <w:rsid w:val="00E458DA"/>
    <w:rsid w:val="00E45E73"/>
    <w:rsid w:val="00E46347"/>
    <w:rsid w:val="00E4643F"/>
    <w:rsid w:val="00E46599"/>
    <w:rsid w:val="00E465AB"/>
    <w:rsid w:val="00E46A30"/>
    <w:rsid w:val="00E472B3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2459"/>
    <w:rsid w:val="00E5294F"/>
    <w:rsid w:val="00E52FC0"/>
    <w:rsid w:val="00E5367D"/>
    <w:rsid w:val="00E537EE"/>
    <w:rsid w:val="00E53889"/>
    <w:rsid w:val="00E53929"/>
    <w:rsid w:val="00E53C51"/>
    <w:rsid w:val="00E53ED8"/>
    <w:rsid w:val="00E54052"/>
    <w:rsid w:val="00E54304"/>
    <w:rsid w:val="00E54528"/>
    <w:rsid w:val="00E54565"/>
    <w:rsid w:val="00E54646"/>
    <w:rsid w:val="00E54B20"/>
    <w:rsid w:val="00E54BF7"/>
    <w:rsid w:val="00E54E60"/>
    <w:rsid w:val="00E5505A"/>
    <w:rsid w:val="00E556AE"/>
    <w:rsid w:val="00E5586D"/>
    <w:rsid w:val="00E5586E"/>
    <w:rsid w:val="00E55AA2"/>
    <w:rsid w:val="00E55C09"/>
    <w:rsid w:val="00E560A7"/>
    <w:rsid w:val="00E5631B"/>
    <w:rsid w:val="00E563F1"/>
    <w:rsid w:val="00E56546"/>
    <w:rsid w:val="00E566C3"/>
    <w:rsid w:val="00E56991"/>
    <w:rsid w:val="00E56B0E"/>
    <w:rsid w:val="00E56F81"/>
    <w:rsid w:val="00E5704B"/>
    <w:rsid w:val="00E5707C"/>
    <w:rsid w:val="00E570EF"/>
    <w:rsid w:val="00E57180"/>
    <w:rsid w:val="00E572BE"/>
    <w:rsid w:val="00E57526"/>
    <w:rsid w:val="00E5777C"/>
    <w:rsid w:val="00E57B13"/>
    <w:rsid w:val="00E57BB7"/>
    <w:rsid w:val="00E600EC"/>
    <w:rsid w:val="00E600F4"/>
    <w:rsid w:val="00E6029E"/>
    <w:rsid w:val="00E60831"/>
    <w:rsid w:val="00E6095B"/>
    <w:rsid w:val="00E60F71"/>
    <w:rsid w:val="00E61597"/>
    <w:rsid w:val="00E615AF"/>
    <w:rsid w:val="00E61DC9"/>
    <w:rsid w:val="00E61F23"/>
    <w:rsid w:val="00E61FAA"/>
    <w:rsid w:val="00E62530"/>
    <w:rsid w:val="00E629F9"/>
    <w:rsid w:val="00E62C73"/>
    <w:rsid w:val="00E63450"/>
    <w:rsid w:val="00E6345E"/>
    <w:rsid w:val="00E637E9"/>
    <w:rsid w:val="00E63822"/>
    <w:rsid w:val="00E6392E"/>
    <w:rsid w:val="00E63BD5"/>
    <w:rsid w:val="00E6450F"/>
    <w:rsid w:val="00E645F0"/>
    <w:rsid w:val="00E64FE3"/>
    <w:rsid w:val="00E652AD"/>
    <w:rsid w:val="00E654CB"/>
    <w:rsid w:val="00E663E6"/>
    <w:rsid w:val="00E66FEF"/>
    <w:rsid w:val="00E678A0"/>
    <w:rsid w:val="00E678A5"/>
    <w:rsid w:val="00E6794B"/>
    <w:rsid w:val="00E679E9"/>
    <w:rsid w:val="00E67D08"/>
    <w:rsid w:val="00E67DE9"/>
    <w:rsid w:val="00E67FD8"/>
    <w:rsid w:val="00E7061C"/>
    <w:rsid w:val="00E7070B"/>
    <w:rsid w:val="00E70A2B"/>
    <w:rsid w:val="00E70B37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3C8C"/>
    <w:rsid w:val="00E744CE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1A0"/>
    <w:rsid w:val="00E76713"/>
    <w:rsid w:val="00E76737"/>
    <w:rsid w:val="00E77493"/>
    <w:rsid w:val="00E77596"/>
    <w:rsid w:val="00E776A6"/>
    <w:rsid w:val="00E7772C"/>
    <w:rsid w:val="00E77B48"/>
    <w:rsid w:val="00E77F7A"/>
    <w:rsid w:val="00E77FE1"/>
    <w:rsid w:val="00E80D4A"/>
    <w:rsid w:val="00E80FB6"/>
    <w:rsid w:val="00E813C3"/>
    <w:rsid w:val="00E81513"/>
    <w:rsid w:val="00E82112"/>
    <w:rsid w:val="00E8251A"/>
    <w:rsid w:val="00E82699"/>
    <w:rsid w:val="00E82972"/>
    <w:rsid w:val="00E8299B"/>
    <w:rsid w:val="00E829C1"/>
    <w:rsid w:val="00E82E45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525"/>
    <w:rsid w:val="00E85723"/>
    <w:rsid w:val="00E85D0D"/>
    <w:rsid w:val="00E862B5"/>
    <w:rsid w:val="00E862D8"/>
    <w:rsid w:val="00E865F7"/>
    <w:rsid w:val="00E86C92"/>
    <w:rsid w:val="00E86ED1"/>
    <w:rsid w:val="00E870BE"/>
    <w:rsid w:val="00E87DE4"/>
    <w:rsid w:val="00E904F9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462"/>
    <w:rsid w:val="00E9263C"/>
    <w:rsid w:val="00E9280F"/>
    <w:rsid w:val="00E92A58"/>
    <w:rsid w:val="00E92AB7"/>
    <w:rsid w:val="00E92C98"/>
    <w:rsid w:val="00E92D5C"/>
    <w:rsid w:val="00E92DEB"/>
    <w:rsid w:val="00E932B2"/>
    <w:rsid w:val="00E93377"/>
    <w:rsid w:val="00E93492"/>
    <w:rsid w:val="00E93907"/>
    <w:rsid w:val="00E93BCD"/>
    <w:rsid w:val="00E942F7"/>
    <w:rsid w:val="00E94397"/>
    <w:rsid w:val="00E9459C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644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507"/>
    <w:rsid w:val="00EA19BD"/>
    <w:rsid w:val="00EA19DB"/>
    <w:rsid w:val="00EA1A3E"/>
    <w:rsid w:val="00EA1BD5"/>
    <w:rsid w:val="00EA1CF2"/>
    <w:rsid w:val="00EA1D09"/>
    <w:rsid w:val="00EA2745"/>
    <w:rsid w:val="00EA2B9E"/>
    <w:rsid w:val="00EA3292"/>
    <w:rsid w:val="00EA33C0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BA2"/>
    <w:rsid w:val="00EA6CAA"/>
    <w:rsid w:val="00EA6EE7"/>
    <w:rsid w:val="00EA707B"/>
    <w:rsid w:val="00EA7435"/>
    <w:rsid w:val="00EA7642"/>
    <w:rsid w:val="00EA7744"/>
    <w:rsid w:val="00EA7772"/>
    <w:rsid w:val="00EA7946"/>
    <w:rsid w:val="00EA795B"/>
    <w:rsid w:val="00EA7E5A"/>
    <w:rsid w:val="00EA7F87"/>
    <w:rsid w:val="00EB0CFB"/>
    <w:rsid w:val="00EB0F0B"/>
    <w:rsid w:val="00EB11C7"/>
    <w:rsid w:val="00EB1420"/>
    <w:rsid w:val="00EB150B"/>
    <w:rsid w:val="00EB2143"/>
    <w:rsid w:val="00EB26BA"/>
    <w:rsid w:val="00EB32FB"/>
    <w:rsid w:val="00EB37E9"/>
    <w:rsid w:val="00EB384B"/>
    <w:rsid w:val="00EB395B"/>
    <w:rsid w:val="00EB3EF8"/>
    <w:rsid w:val="00EB3FA0"/>
    <w:rsid w:val="00EB4169"/>
    <w:rsid w:val="00EB46D1"/>
    <w:rsid w:val="00EB4707"/>
    <w:rsid w:val="00EB4811"/>
    <w:rsid w:val="00EB4A07"/>
    <w:rsid w:val="00EB4C86"/>
    <w:rsid w:val="00EB4C96"/>
    <w:rsid w:val="00EB4CC3"/>
    <w:rsid w:val="00EB5079"/>
    <w:rsid w:val="00EB567B"/>
    <w:rsid w:val="00EB5A78"/>
    <w:rsid w:val="00EB5A7A"/>
    <w:rsid w:val="00EB5CB6"/>
    <w:rsid w:val="00EB63A1"/>
    <w:rsid w:val="00EB63D8"/>
    <w:rsid w:val="00EB647D"/>
    <w:rsid w:val="00EB66C7"/>
    <w:rsid w:val="00EB67FC"/>
    <w:rsid w:val="00EB7C94"/>
    <w:rsid w:val="00EB7DDA"/>
    <w:rsid w:val="00EC027A"/>
    <w:rsid w:val="00EC0433"/>
    <w:rsid w:val="00EC0632"/>
    <w:rsid w:val="00EC074B"/>
    <w:rsid w:val="00EC0A54"/>
    <w:rsid w:val="00EC0B12"/>
    <w:rsid w:val="00EC0C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50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368"/>
    <w:rsid w:val="00EC73D8"/>
    <w:rsid w:val="00EC768D"/>
    <w:rsid w:val="00EC76B1"/>
    <w:rsid w:val="00EC780F"/>
    <w:rsid w:val="00EC7817"/>
    <w:rsid w:val="00EC7AE8"/>
    <w:rsid w:val="00EC7BED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CCF"/>
    <w:rsid w:val="00ED2D21"/>
    <w:rsid w:val="00ED2E9F"/>
    <w:rsid w:val="00ED2F86"/>
    <w:rsid w:val="00ED301C"/>
    <w:rsid w:val="00ED309E"/>
    <w:rsid w:val="00ED3698"/>
    <w:rsid w:val="00ED3C1A"/>
    <w:rsid w:val="00ED3CE0"/>
    <w:rsid w:val="00ED421D"/>
    <w:rsid w:val="00ED45C2"/>
    <w:rsid w:val="00ED4778"/>
    <w:rsid w:val="00ED4AC4"/>
    <w:rsid w:val="00ED4B4C"/>
    <w:rsid w:val="00ED4C2A"/>
    <w:rsid w:val="00ED4EB7"/>
    <w:rsid w:val="00ED4ED6"/>
    <w:rsid w:val="00ED5080"/>
    <w:rsid w:val="00ED5368"/>
    <w:rsid w:val="00ED58D4"/>
    <w:rsid w:val="00ED5A51"/>
    <w:rsid w:val="00ED6754"/>
    <w:rsid w:val="00ED6AAE"/>
    <w:rsid w:val="00ED6DE2"/>
    <w:rsid w:val="00ED7494"/>
    <w:rsid w:val="00ED753E"/>
    <w:rsid w:val="00ED76AC"/>
    <w:rsid w:val="00ED7AFA"/>
    <w:rsid w:val="00ED7ED2"/>
    <w:rsid w:val="00EE07D0"/>
    <w:rsid w:val="00EE0E86"/>
    <w:rsid w:val="00EE10AB"/>
    <w:rsid w:val="00EE12C2"/>
    <w:rsid w:val="00EE190C"/>
    <w:rsid w:val="00EE19E1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77B"/>
    <w:rsid w:val="00EE4A13"/>
    <w:rsid w:val="00EE524E"/>
    <w:rsid w:val="00EE546B"/>
    <w:rsid w:val="00EE59B5"/>
    <w:rsid w:val="00EE60DD"/>
    <w:rsid w:val="00EE678D"/>
    <w:rsid w:val="00EE6BFA"/>
    <w:rsid w:val="00EE7539"/>
    <w:rsid w:val="00EE7540"/>
    <w:rsid w:val="00EF064E"/>
    <w:rsid w:val="00EF0929"/>
    <w:rsid w:val="00EF09AD"/>
    <w:rsid w:val="00EF0D89"/>
    <w:rsid w:val="00EF0DFB"/>
    <w:rsid w:val="00EF0EBA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0C3"/>
    <w:rsid w:val="00EF3622"/>
    <w:rsid w:val="00EF37B6"/>
    <w:rsid w:val="00EF38A1"/>
    <w:rsid w:val="00EF39CC"/>
    <w:rsid w:val="00EF3BEA"/>
    <w:rsid w:val="00EF3BEE"/>
    <w:rsid w:val="00EF3E2B"/>
    <w:rsid w:val="00EF3EB8"/>
    <w:rsid w:val="00EF3F2D"/>
    <w:rsid w:val="00EF49C9"/>
    <w:rsid w:val="00EF4C55"/>
    <w:rsid w:val="00EF5127"/>
    <w:rsid w:val="00EF5689"/>
    <w:rsid w:val="00EF5AC4"/>
    <w:rsid w:val="00EF5D3D"/>
    <w:rsid w:val="00EF6195"/>
    <w:rsid w:val="00EF619E"/>
    <w:rsid w:val="00EF64F4"/>
    <w:rsid w:val="00EF6598"/>
    <w:rsid w:val="00EF6730"/>
    <w:rsid w:val="00EF6ACA"/>
    <w:rsid w:val="00EF6B30"/>
    <w:rsid w:val="00EF6D1C"/>
    <w:rsid w:val="00EF6F7D"/>
    <w:rsid w:val="00EF72DF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0F8A"/>
    <w:rsid w:val="00F02B10"/>
    <w:rsid w:val="00F03079"/>
    <w:rsid w:val="00F031FA"/>
    <w:rsid w:val="00F0322F"/>
    <w:rsid w:val="00F035B5"/>
    <w:rsid w:val="00F035CB"/>
    <w:rsid w:val="00F0371D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BCF"/>
    <w:rsid w:val="00F05E5A"/>
    <w:rsid w:val="00F06279"/>
    <w:rsid w:val="00F0628F"/>
    <w:rsid w:val="00F064E4"/>
    <w:rsid w:val="00F06612"/>
    <w:rsid w:val="00F06772"/>
    <w:rsid w:val="00F069D0"/>
    <w:rsid w:val="00F06F64"/>
    <w:rsid w:val="00F0715E"/>
    <w:rsid w:val="00F07639"/>
    <w:rsid w:val="00F07DFA"/>
    <w:rsid w:val="00F103D1"/>
    <w:rsid w:val="00F10561"/>
    <w:rsid w:val="00F10EAE"/>
    <w:rsid w:val="00F112AE"/>
    <w:rsid w:val="00F1143B"/>
    <w:rsid w:val="00F11494"/>
    <w:rsid w:val="00F11508"/>
    <w:rsid w:val="00F118B2"/>
    <w:rsid w:val="00F11B04"/>
    <w:rsid w:val="00F11EC6"/>
    <w:rsid w:val="00F11F02"/>
    <w:rsid w:val="00F12248"/>
    <w:rsid w:val="00F12711"/>
    <w:rsid w:val="00F12820"/>
    <w:rsid w:val="00F12BAE"/>
    <w:rsid w:val="00F13456"/>
    <w:rsid w:val="00F134FA"/>
    <w:rsid w:val="00F136F7"/>
    <w:rsid w:val="00F14008"/>
    <w:rsid w:val="00F14067"/>
    <w:rsid w:val="00F1410C"/>
    <w:rsid w:val="00F14223"/>
    <w:rsid w:val="00F1429F"/>
    <w:rsid w:val="00F1450C"/>
    <w:rsid w:val="00F146AD"/>
    <w:rsid w:val="00F148A2"/>
    <w:rsid w:val="00F14984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23F"/>
    <w:rsid w:val="00F203E1"/>
    <w:rsid w:val="00F2052B"/>
    <w:rsid w:val="00F206F9"/>
    <w:rsid w:val="00F20916"/>
    <w:rsid w:val="00F21144"/>
    <w:rsid w:val="00F211C1"/>
    <w:rsid w:val="00F2157A"/>
    <w:rsid w:val="00F2177C"/>
    <w:rsid w:val="00F21E8C"/>
    <w:rsid w:val="00F220B9"/>
    <w:rsid w:val="00F221E0"/>
    <w:rsid w:val="00F2247B"/>
    <w:rsid w:val="00F2262B"/>
    <w:rsid w:val="00F22862"/>
    <w:rsid w:val="00F2287F"/>
    <w:rsid w:val="00F22E20"/>
    <w:rsid w:val="00F232C3"/>
    <w:rsid w:val="00F233CB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DC5"/>
    <w:rsid w:val="00F25EB6"/>
    <w:rsid w:val="00F25FDD"/>
    <w:rsid w:val="00F260F2"/>
    <w:rsid w:val="00F268DB"/>
    <w:rsid w:val="00F26C4C"/>
    <w:rsid w:val="00F27118"/>
    <w:rsid w:val="00F27239"/>
    <w:rsid w:val="00F273E0"/>
    <w:rsid w:val="00F27734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0EA"/>
    <w:rsid w:val="00F3117E"/>
    <w:rsid w:val="00F31592"/>
    <w:rsid w:val="00F31B11"/>
    <w:rsid w:val="00F31B5B"/>
    <w:rsid w:val="00F31D13"/>
    <w:rsid w:val="00F31ECF"/>
    <w:rsid w:val="00F3210F"/>
    <w:rsid w:val="00F32AC5"/>
    <w:rsid w:val="00F33095"/>
    <w:rsid w:val="00F3354C"/>
    <w:rsid w:val="00F33C5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64E3"/>
    <w:rsid w:val="00F37383"/>
    <w:rsid w:val="00F37498"/>
    <w:rsid w:val="00F407C4"/>
    <w:rsid w:val="00F40F33"/>
    <w:rsid w:val="00F414C4"/>
    <w:rsid w:val="00F41DE4"/>
    <w:rsid w:val="00F42430"/>
    <w:rsid w:val="00F42BB1"/>
    <w:rsid w:val="00F42BE7"/>
    <w:rsid w:val="00F42D5D"/>
    <w:rsid w:val="00F42E77"/>
    <w:rsid w:val="00F42F64"/>
    <w:rsid w:val="00F4326C"/>
    <w:rsid w:val="00F43C87"/>
    <w:rsid w:val="00F43D45"/>
    <w:rsid w:val="00F43DA7"/>
    <w:rsid w:val="00F44146"/>
    <w:rsid w:val="00F4454E"/>
    <w:rsid w:val="00F447B0"/>
    <w:rsid w:val="00F44861"/>
    <w:rsid w:val="00F449EF"/>
    <w:rsid w:val="00F44B1D"/>
    <w:rsid w:val="00F44C1F"/>
    <w:rsid w:val="00F45323"/>
    <w:rsid w:val="00F45D86"/>
    <w:rsid w:val="00F4614D"/>
    <w:rsid w:val="00F46234"/>
    <w:rsid w:val="00F46260"/>
    <w:rsid w:val="00F46341"/>
    <w:rsid w:val="00F464B8"/>
    <w:rsid w:val="00F46AC6"/>
    <w:rsid w:val="00F46BE8"/>
    <w:rsid w:val="00F473CD"/>
    <w:rsid w:val="00F4744B"/>
    <w:rsid w:val="00F475D5"/>
    <w:rsid w:val="00F47B06"/>
    <w:rsid w:val="00F47D4E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ABE"/>
    <w:rsid w:val="00F52D70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092"/>
    <w:rsid w:val="00F576EE"/>
    <w:rsid w:val="00F5788C"/>
    <w:rsid w:val="00F578AE"/>
    <w:rsid w:val="00F57B9C"/>
    <w:rsid w:val="00F600E9"/>
    <w:rsid w:val="00F600FF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93B"/>
    <w:rsid w:val="00F639B9"/>
    <w:rsid w:val="00F63ABE"/>
    <w:rsid w:val="00F63C33"/>
    <w:rsid w:val="00F6401D"/>
    <w:rsid w:val="00F640E7"/>
    <w:rsid w:val="00F64839"/>
    <w:rsid w:val="00F64A7E"/>
    <w:rsid w:val="00F64DF1"/>
    <w:rsid w:val="00F6524C"/>
    <w:rsid w:val="00F65C58"/>
    <w:rsid w:val="00F65D2B"/>
    <w:rsid w:val="00F668AE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233"/>
    <w:rsid w:val="00F7148A"/>
    <w:rsid w:val="00F715B0"/>
    <w:rsid w:val="00F71620"/>
    <w:rsid w:val="00F71780"/>
    <w:rsid w:val="00F717A0"/>
    <w:rsid w:val="00F71C09"/>
    <w:rsid w:val="00F72017"/>
    <w:rsid w:val="00F72403"/>
    <w:rsid w:val="00F7272C"/>
    <w:rsid w:val="00F72791"/>
    <w:rsid w:val="00F72AAA"/>
    <w:rsid w:val="00F7376C"/>
    <w:rsid w:val="00F73785"/>
    <w:rsid w:val="00F73C16"/>
    <w:rsid w:val="00F73F46"/>
    <w:rsid w:val="00F743D7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CF8"/>
    <w:rsid w:val="00F77E58"/>
    <w:rsid w:val="00F80276"/>
    <w:rsid w:val="00F80511"/>
    <w:rsid w:val="00F80819"/>
    <w:rsid w:val="00F808C6"/>
    <w:rsid w:val="00F80B5D"/>
    <w:rsid w:val="00F80BC2"/>
    <w:rsid w:val="00F80DBD"/>
    <w:rsid w:val="00F81191"/>
    <w:rsid w:val="00F81236"/>
    <w:rsid w:val="00F814FA"/>
    <w:rsid w:val="00F8179E"/>
    <w:rsid w:val="00F81C43"/>
    <w:rsid w:val="00F826BC"/>
    <w:rsid w:val="00F8299E"/>
    <w:rsid w:val="00F829AD"/>
    <w:rsid w:val="00F82D64"/>
    <w:rsid w:val="00F82F5F"/>
    <w:rsid w:val="00F834A6"/>
    <w:rsid w:val="00F835E4"/>
    <w:rsid w:val="00F83B21"/>
    <w:rsid w:val="00F8448A"/>
    <w:rsid w:val="00F847DD"/>
    <w:rsid w:val="00F84940"/>
    <w:rsid w:val="00F84EC7"/>
    <w:rsid w:val="00F854F4"/>
    <w:rsid w:val="00F858AF"/>
    <w:rsid w:val="00F85C17"/>
    <w:rsid w:val="00F85F18"/>
    <w:rsid w:val="00F85FB5"/>
    <w:rsid w:val="00F86F60"/>
    <w:rsid w:val="00F871AD"/>
    <w:rsid w:val="00F87379"/>
    <w:rsid w:val="00F8751F"/>
    <w:rsid w:val="00F87596"/>
    <w:rsid w:val="00F87782"/>
    <w:rsid w:val="00F878E5"/>
    <w:rsid w:val="00F879D1"/>
    <w:rsid w:val="00F9010F"/>
    <w:rsid w:val="00F9054D"/>
    <w:rsid w:val="00F90582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C88"/>
    <w:rsid w:val="00F93742"/>
    <w:rsid w:val="00F937B6"/>
    <w:rsid w:val="00F93CBE"/>
    <w:rsid w:val="00F93DA1"/>
    <w:rsid w:val="00F942F0"/>
    <w:rsid w:val="00F943B8"/>
    <w:rsid w:val="00F9444A"/>
    <w:rsid w:val="00F94944"/>
    <w:rsid w:val="00F94BC5"/>
    <w:rsid w:val="00F95B41"/>
    <w:rsid w:val="00F95D31"/>
    <w:rsid w:val="00F963D8"/>
    <w:rsid w:val="00F963F3"/>
    <w:rsid w:val="00F96D2B"/>
    <w:rsid w:val="00F9747F"/>
    <w:rsid w:val="00F97C5B"/>
    <w:rsid w:val="00FA0E73"/>
    <w:rsid w:val="00FA13B8"/>
    <w:rsid w:val="00FA14AD"/>
    <w:rsid w:val="00FA1591"/>
    <w:rsid w:val="00FA1B3E"/>
    <w:rsid w:val="00FA1EE4"/>
    <w:rsid w:val="00FA23CD"/>
    <w:rsid w:val="00FA287B"/>
    <w:rsid w:val="00FA2A12"/>
    <w:rsid w:val="00FA2B5F"/>
    <w:rsid w:val="00FA2E91"/>
    <w:rsid w:val="00FA3B13"/>
    <w:rsid w:val="00FA3BDD"/>
    <w:rsid w:val="00FA3BE5"/>
    <w:rsid w:val="00FA3D32"/>
    <w:rsid w:val="00FA3F39"/>
    <w:rsid w:val="00FA4191"/>
    <w:rsid w:val="00FA4F7F"/>
    <w:rsid w:val="00FA5242"/>
    <w:rsid w:val="00FA5298"/>
    <w:rsid w:val="00FA594D"/>
    <w:rsid w:val="00FA5E75"/>
    <w:rsid w:val="00FA6936"/>
    <w:rsid w:val="00FA6B58"/>
    <w:rsid w:val="00FA6FB9"/>
    <w:rsid w:val="00FA74E6"/>
    <w:rsid w:val="00FA769E"/>
    <w:rsid w:val="00FA78E2"/>
    <w:rsid w:val="00FA7DC8"/>
    <w:rsid w:val="00FB02F3"/>
    <w:rsid w:val="00FB0522"/>
    <w:rsid w:val="00FB06E3"/>
    <w:rsid w:val="00FB0A55"/>
    <w:rsid w:val="00FB0EC4"/>
    <w:rsid w:val="00FB15F9"/>
    <w:rsid w:val="00FB16C4"/>
    <w:rsid w:val="00FB188B"/>
    <w:rsid w:val="00FB1A31"/>
    <w:rsid w:val="00FB1BB8"/>
    <w:rsid w:val="00FB213B"/>
    <w:rsid w:val="00FB2500"/>
    <w:rsid w:val="00FB2D77"/>
    <w:rsid w:val="00FB3319"/>
    <w:rsid w:val="00FB37F3"/>
    <w:rsid w:val="00FB3B27"/>
    <w:rsid w:val="00FB3CF7"/>
    <w:rsid w:val="00FB3DB3"/>
    <w:rsid w:val="00FB3F34"/>
    <w:rsid w:val="00FB3F4E"/>
    <w:rsid w:val="00FB42CC"/>
    <w:rsid w:val="00FB42F1"/>
    <w:rsid w:val="00FB4E84"/>
    <w:rsid w:val="00FB4EAF"/>
    <w:rsid w:val="00FB4FB2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FD3"/>
    <w:rsid w:val="00FC20B0"/>
    <w:rsid w:val="00FC2123"/>
    <w:rsid w:val="00FC229F"/>
    <w:rsid w:val="00FC233F"/>
    <w:rsid w:val="00FC263E"/>
    <w:rsid w:val="00FC2956"/>
    <w:rsid w:val="00FC29D1"/>
    <w:rsid w:val="00FC2E91"/>
    <w:rsid w:val="00FC3051"/>
    <w:rsid w:val="00FC31BC"/>
    <w:rsid w:val="00FC330A"/>
    <w:rsid w:val="00FC3451"/>
    <w:rsid w:val="00FC3C21"/>
    <w:rsid w:val="00FC4289"/>
    <w:rsid w:val="00FC450B"/>
    <w:rsid w:val="00FC4679"/>
    <w:rsid w:val="00FC4757"/>
    <w:rsid w:val="00FC4934"/>
    <w:rsid w:val="00FC4A2E"/>
    <w:rsid w:val="00FC4D3B"/>
    <w:rsid w:val="00FC4E0F"/>
    <w:rsid w:val="00FC4EA1"/>
    <w:rsid w:val="00FC536E"/>
    <w:rsid w:val="00FC54D9"/>
    <w:rsid w:val="00FC5A5E"/>
    <w:rsid w:val="00FC5E46"/>
    <w:rsid w:val="00FC5F75"/>
    <w:rsid w:val="00FC6138"/>
    <w:rsid w:val="00FC625E"/>
    <w:rsid w:val="00FC6E57"/>
    <w:rsid w:val="00FC712F"/>
    <w:rsid w:val="00FC7228"/>
    <w:rsid w:val="00FC72D5"/>
    <w:rsid w:val="00FC758A"/>
    <w:rsid w:val="00FC7619"/>
    <w:rsid w:val="00FC7E52"/>
    <w:rsid w:val="00FC7EFE"/>
    <w:rsid w:val="00FD0596"/>
    <w:rsid w:val="00FD0910"/>
    <w:rsid w:val="00FD0A0F"/>
    <w:rsid w:val="00FD0CBD"/>
    <w:rsid w:val="00FD0D6D"/>
    <w:rsid w:val="00FD127A"/>
    <w:rsid w:val="00FD128A"/>
    <w:rsid w:val="00FD13D5"/>
    <w:rsid w:val="00FD146F"/>
    <w:rsid w:val="00FD1629"/>
    <w:rsid w:val="00FD1B84"/>
    <w:rsid w:val="00FD1D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4E23"/>
    <w:rsid w:val="00FD5029"/>
    <w:rsid w:val="00FD57CE"/>
    <w:rsid w:val="00FD5823"/>
    <w:rsid w:val="00FD58A4"/>
    <w:rsid w:val="00FD59DA"/>
    <w:rsid w:val="00FD5D12"/>
    <w:rsid w:val="00FD63BA"/>
    <w:rsid w:val="00FD65F2"/>
    <w:rsid w:val="00FD6624"/>
    <w:rsid w:val="00FD688C"/>
    <w:rsid w:val="00FD6A71"/>
    <w:rsid w:val="00FD6B96"/>
    <w:rsid w:val="00FD6D28"/>
    <w:rsid w:val="00FD6D5E"/>
    <w:rsid w:val="00FD71C0"/>
    <w:rsid w:val="00FD75BC"/>
    <w:rsid w:val="00FD760D"/>
    <w:rsid w:val="00FD7848"/>
    <w:rsid w:val="00FD7905"/>
    <w:rsid w:val="00FD7E4E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4F9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85A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B37"/>
    <w:rsid w:val="00FE7EED"/>
    <w:rsid w:val="00FF027E"/>
    <w:rsid w:val="00FF0526"/>
    <w:rsid w:val="00FF1068"/>
    <w:rsid w:val="00FF1085"/>
    <w:rsid w:val="00FF11A3"/>
    <w:rsid w:val="00FF1A21"/>
    <w:rsid w:val="00FF22A4"/>
    <w:rsid w:val="00FF2727"/>
    <w:rsid w:val="00FF2A78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7B6"/>
    <w:rsid w:val="00FF585E"/>
    <w:rsid w:val="00FF59CB"/>
    <w:rsid w:val="00FF5BB9"/>
    <w:rsid w:val="00FF6379"/>
    <w:rsid w:val="00FF683E"/>
    <w:rsid w:val="00FF6FD0"/>
    <w:rsid w:val="00FF70FA"/>
    <w:rsid w:val="00FF7739"/>
    <w:rsid w:val="00FF7997"/>
    <w:rsid w:val="00FF7999"/>
    <w:rsid w:val="00FF79BB"/>
    <w:rsid w:val="019F66B3"/>
    <w:rsid w:val="034462C2"/>
    <w:rsid w:val="034862B4"/>
    <w:rsid w:val="039849D4"/>
    <w:rsid w:val="081C574B"/>
    <w:rsid w:val="08693066"/>
    <w:rsid w:val="087141C7"/>
    <w:rsid w:val="08EE5E63"/>
    <w:rsid w:val="095D4657"/>
    <w:rsid w:val="097C5230"/>
    <w:rsid w:val="0BAD4BB2"/>
    <w:rsid w:val="0C1B187B"/>
    <w:rsid w:val="0D0F0AEB"/>
    <w:rsid w:val="0E6A7FBB"/>
    <w:rsid w:val="0F700FB9"/>
    <w:rsid w:val="0FD77049"/>
    <w:rsid w:val="0FE378C7"/>
    <w:rsid w:val="11247F30"/>
    <w:rsid w:val="12072FB9"/>
    <w:rsid w:val="12EA0359"/>
    <w:rsid w:val="159668BE"/>
    <w:rsid w:val="15B7101C"/>
    <w:rsid w:val="16B038A0"/>
    <w:rsid w:val="175B5524"/>
    <w:rsid w:val="19D92DC5"/>
    <w:rsid w:val="19EA5F4A"/>
    <w:rsid w:val="1A6A0EB9"/>
    <w:rsid w:val="1A721F50"/>
    <w:rsid w:val="1C854843"/>
    <w:rsid w:val="1CB634EF"/>
    <w:rsid w:val="1DD73073"/>
    <w:rsid w:val="1E314C83"/>
    <w:rsid w:val="1FDE74EB"/>
    <w:rsid w:val="205C2B7C"/>
    <w:rsid w:val="20FD0FBE"/>
    <w:rsid w:val="2185680B"/>
    <w:rsid w:val="21A95F28"/>
    <w:rsid w:val="21F636CD"/>
    <w:rsid w:val="23FC5BF0"/>
    <w:rsid w:val="24B35A61"/>
    <w:rsid w:val="264D438F"/>
    <w:rsid w:val="2807575E"/>
    <w:rsid w:val="28833476"/>
    <w:rsid w:val="28AD11B6"/>
    <w:rsid w:val="298F3141"/>
    <w:rsid w:val="29BA4461"/>
    <w:rsid w:val="2A177A4C"/>
    <w:rsid w:val="2B742974"/>
    <w:rsid w:val="2BE92159"/>
    <w:rsid w:val="2E5C46B5"/>
    <w:rsid w:val="319A3CC8"/>
    <w:rsid w:val="320D7BE8"/>
    <w:rsid w:val="328A29ED"/>
    <w:rsid w:val="32A92965"/>
    <w:rsid w:val="34E30C32"/>
    <w:rsid w:val="358D3BBF"/>
    <w:rsid w:val="380D6CAF"/>
    <w:rsid w:val="38E8648E"/>
    <w:rsid w:val="393475B0"/>
    <w:rsid w:val="3C2C3AD0"/>
    <w:rsid w:val="3D4E3E7A"/>
    <w:rsid w:val="3E433042"/>
    <w:rsid w:val="407D7A35"/>
    <w:rsid w:val="4192133C"/>
    <w:rsid w:val="41B61AB1"/>
    <w:rsid w:val="424B7298"/>
    <w:rsid w:val="42EE3578"/>
    <w:rsid w:val="478A3491"/>
    <w:rsid w:val="47D314B9"/>
    <w:rsid w:val="47D50338"/>
    <w:rsid w:val="48054A23"/>
    <w:rsid w:val="48F87ECC"/>
    <w:rsid w:val="4A626F0F"/>
    <w:rsid w:val="4AD67579"/>
    <w:rsid w:val="4ADA733E"/>
    <w:rsid w:val="4E0702A4"/>
    <w:rsid w:val="4EB010E2"/>
    <w:rsid w:val="4F14132F"/>
    <w:rsid w:val="51505CB3"/>
    <w:rsid w:val="51C10EBB"/>
    <w:rsid w:val="52DA335F"/>
    <w:rsid w:val="5606317B"/>
    <w:rsid w:val="5756121F"/>
    <w:rsid w:val="575B5D46"/>
    <w:rsid w:val="58B06C6B"/>
    <w:rsid w:val="5993225E"/>
    <w:rsid w:val="5C652DBF"/>
    <w:rsid w:val="5EA40652"/>
    <w:rsid w:val="5FA939F4"/>
    <w:rsid w:val="5FB6311B"/>
    <w:rsid w:val="60BF1E94"/>
    <w:rsid w:val="61815980"/>
    <w:rsid w:val="62494995"/>
    <w:rsid w:val="62BC35E6"/>
    <w:rsid w:val="6317096C"/>
    <w:rsid w:val="656D4A58"/>
    <w:rsid w:val="65DC262C"/>
    <w:rsid w:val="66324B36"/>
    <w:rsid w:val="66A22FCC"/>
    <w:rsid w:val="6870241B"/>
    <w:rsid w:val="6AE53110"/>
    <w:rsid w:val="6B3016F6"/>
    <w:rsid w:val="6BDC0276"/>
    <w:rsid w:val="6C7773FD"/>
    <w:rsid w:val="6CC11CBA"/>
    <w:rsid w:val="6FEE55F0"/>
    <w:rsid w:val="71540A7A"/>
    <w:rsid w:val="727A2878"/>
    <w:rsid w:val="728F5921"/>
    <w:rsid w:val="72DD74F0"/>
    <w:rsid w:val="73B4611E"/>
    <w:rsid w:val="74031D3C"/>
    <w:rsid w:val="742227D1"/>
    <w:rsid w:val="744810E9"/>
    <w:rsid w:val="75084626"/>
    <w:rsid w:val="76721DEA"/>
    <w:rsid w:val="76E4669B"/>
    <w:rsid w:val="77BF0367"/>
    <w:rsid w:val="78886026"/>
    <w:rsid w:val="7AAE6879"/>
    <w:rsid w:val="7D9C036E"/>
    <w:rsid w:val="7D9F21A1"/>
    <w:rsid w:val="7E22073A"/>
    <w:rsid w:val="7F2D6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caption" w:qFormat="1"/>
    <w:lsdException w:name="envelope address" w:semiHidden="1"/>
    <w:lsdException w:name="envelope return" w:semiHidden="1"/>
    <w:lsdException w:name="footnote reference" w:semiHidden="1"/>
    <w:lsdException w:name="line number" w:semiHidden="1"/>
    <w:lsdException w:name="page number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3567"/>
    <w:pPr>
      <w:spacing w:after="180"/>
    </w:pPr>
    <w:rPr>
      <w:sz w:val="22"/>
      <w:lang w:val="en-GB" w:eastAsia="en-US"/>
    </w:rPr>
  </w:style>
  <w:style w:type="paragraph" w:styleId="1">
    <w:name w:val="heading 1"/>
    <w:next w:val="a"/>
    <w:link w:val="1Char"/>
    <w:qFormat/>
    <w:rsid w:val="00073567"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ind w:left="420" w:hanging="42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73567"/>
    <w:pPr>
      <w:pBdr>
        <w:top w:val="none" w:sz="0" w:space="0" w:color="auto"/>
      </w:pBdr>
      <w:tabs>
        <w:tab w:val="left" w:pos="0"/>
      </w:tabs>
      <w:spacing w:before="160" w:after="120"/>
      <w:ind w:left="0" w:firstLine="0"/>
      <w:outlineLvl w:val="1"/>
    </w:pPr>
    <w:rPr>
      <w:sz w:val="28"/>
      <w:szCs w:val="28"/>
    </w:rPr>
  </w:style>
  <w:style w:type="paragraph" w:styleId="3">
    <w:name w:val="heading 3"/>
    <w:basedOn w:val="2"/>
    <w:next w:val="a"/>
    <w:link w:val="3Char"/>
    <w:qFormat/>
    <w:rsid w:val="00073567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073567"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qFormat/>
    <w:rsid w:val="00073567"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6">
    <w:name w:val="heading 6"/>
    <w:basedOn w:val="H6"/>
    <w:next w:val="a"/>
    <w:qFormat/>
    <w:rsid w:val="00073567"/>
    <w:pPr>
      <w:numPr>
        <w:ilvl w:val="5"/>
      </w:numPr>
      <w:tabs>
        <w:tab w:val="left" w:pos="1152"/>
      </w:tabs>
      <w:ind w:left="1985" w:hanging="1985"/>
      <w:outlineLvl w:val="5"/>
    </w:pPr>
  </w:style>
  <w:style w:type="paragraph" w:styleId="7">
    <w:name w:val="heading 7"/>
    <w:basedOn w:val="H6"/>
    <w:next w:val="a"/>
    <w:qFormat/>
    <w:rsid w:val="00073567"/>
    <w:pPr>
      <w:numPr>
        <w:ilvl w:val="6"/>
      </w:numPr>
      <w:tabs>
        <w:tab w:val="left" w:pos="1296"/>
      </w:tabs>
      <w:ind w:left="1985" w:hanging="1985"/>
      <w:outlineLvl w:val="6"/>
    </w:pPr>
  </w:style>
  <w:style w:type="paragraph" w:styleId="8">
    <w:name w:val="heading 8"/>
    <w:basedOn w:val="1"/>
    <w:next w:val="a"/>
    <w:qFormat/>
    <w:rsid w:val="00073567"/>
    <w:pPr>
      <w:tabs>
        <w:tab w:val="left" w:pos="1440"/>
      </w:tabs>
      <w:ind w:left="1440" w:hanging="1440"/>
      <w:outlineLvl w:val="7"/>
    </w:pPr>
  </w:style>
  <w:style w:type="paragraph" w:styleId="9">
    <w:name w:val="heading 9"/>
    <w:basedOn w:val="8"/>
    <w:next w:val="a"/>
    <w:qFormat/>
    <w:rsid w:val="00073567"/>
    <w:pPr>
      <w:numPr>
        <w:ilvl w:val="8"/>
      </w:numPr>
      <w:tabs>
        <w:tab w:val="left" w:pos="1584"/>
      </w:tabs>
      <w:ind w:left="1440" w:hanging="14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1Char">
    <w:name w:val="B1 Char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styleId="HTML">
    <w:name w:val="HTML Typewriter"/>
    <w:semiHidden/>
    <w:rsid w:val="00073567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customStyle="1" w:styleId="TALChar">
    <w:name w:val="TAL Char"/>
    <w:rsid w:val="00073567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NChar">
    <w:name w:val="TAN Char"/>
    <w:link w:val="TAN"/>
    <w:rsid w:val="00073567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styleId="HTML0">
    <w:name w:val="HTML Keyboard"/>
    <w:semiHidden/>
    <w:rsid w:val="00073567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customStyle="1" w:styleId="PLChar">
    <w:name w:val="PL Char"/>
    <w:link w:val="PL"/>
    <w:semiHidden/>
    <w:rsid w:val="00073567"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Char">
    <w:name w:val="正文文本 Char"/>
    <w:link w:val="a3"/>
    <w:rsid w:val="00073567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4Char">
    <w:name w:val="标题 4 Char"/>
    <w:link w:val="4"/>
    <w:rsid w:val="00073567"/>
    <w:rPr>
      <w:rFonts w:ascii="Arial" w:hAnsi="Arial"/>
      <w:sz w:val="24"/>
      <w:szCs w:val="28"/>
      <w:lang w:val="en-GB" w:eastAsia="en-US"/>
    </w:rPr>
  </w:style>
  <w:style w:type="character" w:styleId="HTML1">
    <w:name w:val="HTML Cite"/>
    <w:semiHidden/>
    <w:rsid w:val="00073567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harCharChar">
    <w:name w:val="TAL Char Char Char"/>
    <w:link w:val="TALCharChar"/>
    <w:rsid w:val="00073567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styleId="a4">
    <w:name w:val="line number"/>
    <w:basedOn w:val="a0"/>
    <w:semiHidden/>
    <w:rsid w:val="00073567"/>
  </w:style>
  <w:style w:type="character" w:customStyle="1" w:styleId="THChar">
    <w:name w:val="TH Char"/>
    <w:link w:val="TH"/>
    <w:rsid w:val="00073567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1Char">
    <w:name w:val="标题 1 Char"/>
    <w:link w:val="1"/>
    <w:rsid w:val="00073567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rsid w:val="00073567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styleId="HTML2">
    <w:name w:val="HTML Variable"/>
    <w:semiHidden/>
    <w:rsid w:val="00073567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Char0">
    <w:name w:val="列出段落 Char"/>
    <w:link w:val="a5"/>
    <w:uiPriority w:val="34"/>
    <w:locked/>
    <w:rsid w:val="00073567"/>
    <w:rPr>
      <w:rFonts w:ascii="宋体" w:eastAsia="宋体" w:hAnsi="宋体" w:cs="宋体"/>
      <w:sz w:val="24"/>
      <w:szCs w:val="24"/>
    </w:rPr>
  </w:style>
  <w:style w:type="character" w:customStyle="1" w:styleId="B4Char">
    <w:name w:val="B4 Char"/>
    <w:link w:val="B4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1">
    <w:name w:val="题注 Char"/>
    <w:link w:val="a6"/>
    <w:rsid w:val="00073567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TAHCar">
    <w:name w:val="TAH Car"/>
    <w:link w:val="TAH"/>
    <w:rsid w:val="00073567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styleId="a7">
    <w:name w:val="FollowedHyperlink"/>
    <w:semiHidden/>
    <w:rsid w:val="00073567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customStyle="1" w:styleId="Char2">
    <w:name w:val="页眉 Char"/>
    <w:link w:val="a8"/>
    <w:locked/>
    <w:rsid w:val="00073567"/>
    <w:rPr>
      <w:rFonts w:ascii="Arial" w:hAnsi="Arial"/>
      <w:b/>
      <w:sz w:val="18"/>
      <w:lang w:val="en-GB" w:eastAsia="en-US" w:bidi="ar-SA"/>
    </w:rPr>
  </w:style>
  <w:style w:type="character" w:customStyle="1" w:styleId="ZGSM">
    <w:name w:val="ZGSM"/>
    <w:rsid w:val="00073567"/>
  </w:style>
  <w:style w:type="character" w:styleId="HTML3">
    <w:name w:val="HTML Code"/>
    <w:semiHidden/>
    <w:rsid w:val="00073567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customStyle="1" w:styleId="B2Char1">
    <w:name w:val="B2 Char1"/>
    <w:semiHidden/>
    <w:rsid w:val="00073567"/>
    <w:rPr>
      <w:rFonts w:ascii="Arial" w:eastAsia="宋体" w:hAnsi="Arial" w:cs="Arial"/>
      <w:color w:val="0000FF"/>
      <w:kern w:val="2"/>
      <w:lang w:val="en-GB" w:eastAsia="ja-JP" w:bidi="ar-SA"/>
    </w:rPr>
  </w:style>
  <w:style w:type="character" w:styleId="a9">
    <w:name w:val="Strong"/>
    <w:qFormat/>
    <w:rsid w:val="00073567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3Char">
    <w:name w:val="标题 3 Char"/>
    <w:link w:val="3"/>
    <w:rsid w:val="00073567"/>
    <w:rPr>
      <w:rFonts w:ascii="Arial" w:hAnsi="Arial"/>
      <w:sz w:val="28"/>
      <w:szCs w:val="28"/>
      <w:lang w:val="en-GB" w:eastAsia="en-US"/>
    </w:rPr>
  </w:style>
  <w:style w:type="character" w:styleId="aa">
    <w:name w:val="page number"/>
    <w:basedOn w:val="a0"/>
    <w:semiHidden/>
    <w:rsid w:val="00073567"/>
  </w:style>
  <w:style w:type="character" w:customStyle="1" w:styleId="EditorsNoteChar">
    <w:name w:val="Editor's Note Char"/>
    <w:link w:val="EditorsNote"/>
    <w:rsid w:val="00073567"/>
    <w:rPr>
      <w:rFonts w:ascii="Arial" w:eastAsia="宋体" w:hAnsi="Arial" w:cs="Arial"/>
      <w:color w:val="FF0000"/>
      <w:kern w:val="2"/>
      <w:lang w:val="en-GB" w:eastAsia="en-US" w:bidi="ar-SA"/>
    </w:rPr>
  </w:style>
  <w:style w:type="character" w:styleId="ab">
    <w:name w:val="Emphasis"/>
    <w:qFormat/>
    <w:rsid w:val="00073567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character" w:customStyle="1" w:styleId="EXChar">
    <w:name w:val="EX Char"/>
    <w:link w:val="EX"/>
    <w:locked/>
    <w:rsid w:val="00073567"/>
    <w:rPr>
      <w:sz w:val="22"/>
      <w:lang w:val="en-GB" w:eastAsia="en-US"/>
    </w:rPr>
  </w:style>
  <w:style w:type="character" w:styleId="HTML4">
    <w:name w:val="HTML Definition"/>
    <w:semiHidden/>
    <w:rsid w:val="00073567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B2Char">
    <w:name w:val="B2 Char"/>
    <w:link w:val="B2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styleId="HTML5">
    <w:name w:val="HTML Acronym"/>
    <w:basedOn w:val="a0"/>
    <w:semiHidden/>
    <w:rsid w:val="00073567"/>
  </w:style>
  <w:style w:type="character" w:customStyle="1" w:styleId="B1Char1">
    <w:name w:val="B1 Char1"/>
    <w:link w:val="B1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styleId="ac">
    <w:name w:val="Hyperlink"/>
    <w:uiPriority w:val="99"/>
    <w:semiHidden/>
    <w:rsid w:val="00073567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customStyle="1" w:styleId="GuidanceChar">
    <w:name w:val="Guidance Char"/>
    <w:link w:val="Guidance"/>
    <w:rsid w:val="00073567"/>
    <w:rPr>
      <w:rFonts w:eastAsia="Times New Roman"/>
      <w:i/>
      <w:color w:val="0000FF"/>
      <w:lang w:val="en-GB" w:eastAsia="en-US"/>
    </w:rPr>
  </w:style>
  <w:style w:type="character" w:styleId="ad">
    <w:name w:val="annotation reference"/>
    <w:rsid w:val="00073567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customStyle="1" w:styleId="apple-converted-space">
    <w:name w:val="apple-converted-space"/>
    <w:rsid w:val="00073567"/>
  </w:style>
  <w:style w:type="character" w:styleId="ae">
    <w:name w:val="footnote reference"/>
    <w:semiHidden/>
    <w:rsid w:val="00073567"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customStyle="1" w:styleId="trans">
    <w:name w:val="trans"/>
    <w:basedOn w:val="a0"/>
    <w:rsid w:val="00073567"/>
  </w:style>
  <w:style w:type="character" w:styleId="HTML6">
    <w:name w:val="HTML Sample"/>
    <w:semiHidden/>
    <w:rsid w:val="00073567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073567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3Char2">
    <w:name w:val="B3 Char2"/>
    <w:link w:val="B3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def">
    <w:name w:val="def"/>
    <w:basedOn w:val="a0"/>
    <w:rsid w:val="00073567"/>
  </w:style>
  <w:style w:type="character" w:customStyle="1" w:styleId="2Char">
    <w:name w:val="标题 2 Char"/>
    <w:link w:val="2"/>
    <w:rsid w:val="00073567"/>
    <w:rPr>
      <w:rFonts w:ascii="Arial" w:hAnsi="Arial"/>
      <w:sz w:val="28"/>
      <w:szCs w:val="28"/>
      <w:lang w:val="en-GB" w:eastAsia="en-US"/>
    </w:rPr>
  </w:style>
  <w:style w:type="character" w:customStyle="1" w:styleId="NOChar">
    <w:name w:val="NO Char"/>
    <w:link w:val="NO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af">
    <w:name w:val="首标题"/>
    <w:rsid w:val="00073567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keyword">
    <w:name w:val="keyword"/>
    <w:basedOn w:val="a0"/>
    <w:rsid w:val="00073567"/>
  </w:style>
  <w:style w:type="character" w:customStyle="1" w:styleId="Char3">
    <w:name w:val="批注文字 Char"/>
    <w:basedOn w:val="a0"/>
    <w:link w:val="af0"/>
    <w:rsid w:val="00073567"/>
    <w:rPr>
      <w:sz w:val="22"/>
      <w:lang w:val="en-GB" w:eastAsia="en-US"/>
    </w:rPr>
  </w:style>
  <w:style w:type="paragraph" w:customStyle="1" w:styleId="NF">
    <w:name w:val="NF"/>
    <w:basedOn w:val="NO"/>
    <w:semiHidden/>
    <w:rsid w:val="00073567"/>
    <w:pPr>
      <w:keepNext/>
      <w:spacing w:after="0"/>
    </w:pPr>
    <w:rPr>
      <w:sz w:val="18"/>
    </w:rPr>
  </w:style>
  <w:style w:type="paragraph" w:customStyle="1" w:styleId="MotorolaResponse1">
    <w:name w:val="Motorola Response1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1">
    <w:name w:val="List Continue"/>
    <w:basedOn w:val="a"/>
    <w:semiHidden/>
    <w:rsid w:val="00073567"/>
    <w:pPr>
      <w:spacing w:after="120"/>
      <w:ind w:leftChars="200" w:left="420"/>
    </w:pPr>
  </w:style>
  <w:style w:type="paragraph" w:styleId="30">
    <w:name w:val="Body Text Indent 3"/>
    <w:basedOn w:val="a"/>
    <w:semiHidden/>
    <w:rsid w:val="00073567"/>
    <w:pPr>
      <w:spacing w:after="120"/>
      <w:ind w:leftChars="200" w:left="420"/>
    </w:pPr>
    <w:rPr>
      <w:sz w:val="16"/>
      <w:szCs w:val="16"/>
    </w:rPr>
  </w:style>
  <w:style w:type="paragraph" w:customStyle="1" w:styleId="CharChar">
    <w:name w:val="Char Char"/>
    <w:semiHidden/>
    <w:rsid w:val="0007356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2">
    <w:name w:val="Document Map"/>
    <w:basedOn w:val="a"/>
    <w:semiHidden/>
    <w:rsid w:val="00073567"/>
    <w:pPr>
      <w:shd w:val="clear" w:color="auto" w:fill="000080"/>
    </w:pPr>
    <w:rPr>
      <w:rFonts w:ascii="Tahoma" w:hAnsi="Tahoma" w:cs="Tahoma"/>
    </w:rPr>
  </w:style>
  <w:style w:type="paragraph" w:styleId="a8">
    <w:name w:val="header"/>
    <w:link w:val="Char2"/>
    <w:rsid w:val="00073567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07356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6">
    <w:name w:val="caption"/>
    <w:basedOn w:val="a"/>
    <w:next w:val="a"/>
    <w:link w:val="Char1"/>
    <w:qFormat/>
    <w:rsid w:val="000735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f3">
    <w:name w:val="Balloon Text"/>
    <w:basedOn w:val="a"/>
    <w:semiHidden/>
    <w:rsid w:val="00073567"/>
    <w:rPr>
      <w:rFonts w:ascii="Tahoma" w:hAnsi="Tahoma" w:cs="Tahoma"/>
      <w:sz w:val="16"/>
      <w:szCs w:val="16"/>
    </w:rPr>
  </w:style>
  <w:style w:type="paragraph" w:styleId="31">
    <w:name w:val="List Continue 3"/>
    <w:basedOn w:val="a"/>
    <w:semiHidden/>
    <w:rsid w:val="00073567"/>
    <w:pPr>
      <w:spacing w:after="120"/>
      <w:ind w:leftChars="600" w:left="1260"/>
    </w:pPr>
  </w:style>
  <w:style w:type="paragraph" w:styleId="af4">
    <w:name w:val="Date"/>
    <w:basedOn w:val="a"/>
    <w:next w:val="a"/>
    <w:semiHidden/>
    <w:rsid w:val="00073567"/>
    <w:pPr>
      <w:ind w:leftChars="2500" w:left="100"/>
    </w:pPr>
  </w:style>
  <w:style w:type="paragraph" w:customStyle="1" w:styleId="B10">
    <w:name w:val="B1+"/>
    <w:basedOn w:val="B1"/>
    <w:rsid w:val="00073567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ascii="Times New Roman" w:hAnsi="Times New Roman" w:cs="Times New Roman"/>
      <w:color w:val="auto"/>
      <w:kern w:val="0"/>
    </w:rPr>
  </w:style>
  <w:style w:type="paragraph" w:styleId="20">
    <w:name w:val="List Continue 2"/>
    <w:basedOn w:val="a"/>
    <w:semiHidden/>
    <w:rsid w:val="00073567"/>
    <w:pPr>
      <w:spacing w:after="120"/>
      <w:ind w:leftChars="400" w:left="840"/>
    </w:pPr>
  </w:style>
  <w:style w:type="paragraph" w:styleId="50">
    <w:name w:val="List Bullet 5"/>
    <w:basedOn w:val="40"/>
    <w:semiHidden/>
    <w:rsid w:val="00073567"/>
    <w:pPr>
      <w:ind w:left="1702"/>
    </w:pPr>
  </w:style>
  <w:style w:type="paragraph" w:customStyle="1" w:styleId="12">
    <w:name w:val="样式 (中文) 宋体 段后: 12 磅"/>
    <w:basedOn w:val="a"/>
    <w:semiHidden/>
    <w:rsid w:val="00073567"/>
    <w:pPr>
      <w:spacing w:after="240"/>
    </w:pPr>
    <w:rPr>
      <w:rFonts w:eastAsia="宋体" w:cs="宋体"/>
    </w:rPr>
  </w:style>
  <w:style w:type="paragraph" w:styleId="41">
    <w:name w:val="toc 4"/>
    <w:basedOn w:val="32"/>
    <w:semiHidden/>
    <w:rsid w:val="00073567"/>
    <w:pPr>
      <w:ind w:left="1418" w:hanging="1418"/>
    </w:pPr>
  </w:style>
  <w:style w:type="paragraph" w:styleId="af5">
    <w:name w:val="Salutation"/>
    <w:basedOn w:val="a"/>
    <w:next w:val="a"/>
    <w:semiHidden/>
    <w:rsid w:val="00073567"/>
  </w:style>
  <w:style w:type="paragraph" w:customStyle="1" w:styleId="CharCharChar">
    <w:name w:val="Char Char Char"/>
    <w:basedOn w:val="a"/>
    <w:semiHidden/>
    <w:rsid w:val="00073567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T">
    <w:name w:val="TT"/>
    <w:basedOn w:val="1"/>
    <w:next w:val="a"/>
    <w:semiHidden/>
    <w:rsid w:val="00073567"/>
    <w:pPr>
      <w:outlineLvl w:val="9"/>
    </w:pPr>
  </w:style>
  <w:style w:type="paragraph" w:styleId="af6">
    <w:name w:val="List"/>
    <w:basedOn w:val="a"/>
    <w:semiHidden/>
    <w:rsid w:val="00073567"/>
    <w:pPr>
      <w:ind w:left="568" w:hanging="284"/>
    </w:pPr>
  </w:style>
  <w:style w:type="paragraph" w:styleId="a3">
    <w:name w:val="Body Text"/>
    <w:basedOn w:val="a"/>
    <w:link w:val="Char"/>
    <w:rsid w:val="00073567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00BodyText">
    <w:name w:val="00 BodyText"/>
    <w:basedOn w:val="a"/>
    <w:rsid w:val="00073567"/>
    <w:pPr>
      <w:spacing w:after="220"/>
    </w:pPr>
    <w:rPr>
      <w:rFonts w:ascii="Arial" w:hAnsi="Arial"/>
      <w:lang w:val="en-US"/>
    </w:rPr>
  </w:style>
  <w:style w:type="paragraph" w:styleId="af7">
    <w:name w:val="annotation subject"/>
    <w:basedOn w:val="af0"/>
    <w:next w:val="af0"/>
    <w:semiHidden/>
    <w:rsid w:val="00073567"/>
    <w:rPr>
      <w:b/>
      <w:bCs/>
    </w:rPr>
  </w:style>
  <w:style w:type="paragraph" w:styleId="21">
    <w:name w:val="toc 2"/>
    <w:basedOn w:val="10"/>
    <w:semiHidden/>
    <w:rsid w:val="00073567"/>
    <w:pPr>
      <w:keepNext w:val="0"/>
      <w:spacing w:before="0"/>
      <w:ind w:left="851" w:hanging="851"/>
    </w:pPr>
    <w:rPr>
      <w:sz w:val="20"/>
    </w:rPr>
  </w:style>
  <w:style w:type="paragraph" w:customStyle="1" w:styleId="2CharChar">
    <w:name w:val="字元 字元2 Char Char"/>
    <w:basedOn w:val="a"/>
    <w:semiHidden/>
    <w:rsid w:val="00073567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2">
    <w:name w:val="List Number 2"/>
    <w:basedOn w:val="af8"/>
    <w:semiHidden/>
    <w:rsid w:val="00073567"/>
    <w:pPr>
      <w:ind w:left="851"/>
    </w:pPr>
  </w:style>
  <w:style w:type="paragraph" w:styleId="af9">
    <w:name w:val="Plain Text"/>
    <w:basedOn w:val="a"/>
    <w:semiHidden/>
    <w:rsid w:val="00073567"/>
    <w:rPr>
      <w:rFonts w:ascii="宋体" w:eastAsia="宋体" w:hAnsi="Courier New" w:cs="Courier New"/>
      <w:sz w:val="21"/>
      <w:szCs w:val="21"/>
    </w:rPr>
  </w:style>
  <w:style w:type="paragraph" w:styleId="42">
    <w:name w:val="List 4"/>
    <w:basedOn w:val="33"/>
    <w:semiHidden/>
    <w:rsid w:val="00073567"/>
    <w:pPr>
      <w:ind w:left="1418"/>
    </w:pPr>
  </w:style>
  <w:style w:type="paragraph" w:customStyle="1" w:styleId="Heading3Underrubrik2H3">
    <w:name w:val="Heading 3.Underrubrik2.H3"/>
    <w:basedOn w:val="a"/>
    <w:next w:val="a"/>
    <w:rsid w:val="0007356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styleId="23">
    <w:name w:val="List 2"/>
    <w:basedOn w:val="af6"/>
    <w:semiHidden/>
    <w:rsid w:val="00073567"/>
    <w:pPr>
      <w:ind w:left="851"/>
    </w:pPr>
  </w:style>
  <w:style w:type="paragraph" w:styleId="51">
    <w:name w:val="List 5"/>
    <w:basedOn w:val="42"/>
    <w:semiHidden/>
    <w:rsid w:val="00073567"/>
    <w:pPr>
      <w:ind w:left="1702"/>
    </w:pPr>
  </w:style>
  <w:style w:type="paragraph" w:customStyle="1" w:styleId="ZV">
    <w:name w:val="ZV"/>
    <w:basedOn w:val="ZU"/>
    <w:semiHidden/>
    <w:rsid w:val="00073567"/>
    <w:pPr>
      <w:framePr w:wrap="notBeside" w:y="16161"/>
    </w:p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List Bullet 3"/>
    <w:basedOn w:val="24"/>
    <w:semiHidden/>
    <w:rsid w:val="00073567"/>
    <w:pPr>
      <w:ind w:left="1135"/>
    </w:pPr>
  </w:style>
  <w:style w:type="paragraph" w:styleId="52">
    <w:name w:val="List Number 5"/>
    <w:basedOn w:val="a"/>
    <w:semiHidden/>
    <w:rsid w:val="00073567"/>
    <w:pPr>
      <w:tabs>
        <w:tab w:val="left" w:pos="2040"/>
      </w:tabs>
      <w:ind w:left="2040" w:hanging="360"/>
    </w:pPr>
  </w:style>
  <w:style w:type="paragraph" w:customStyle="1" w:styleId="CarCharChar">
    <w:name w:val="Car Char Char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2">
    <w:name w:val="B2"/>
    <w:basedOn w:val="23"/>
    <w:link w:val="B2Char"/>
    <w:rsid w:val="00073567"/>
    <w:rPr>
      <w:rFonts w:ascii="Arial" w:eastAsia="宋体" w:hAnsi="Arial" w:cs="Arial"/>
      <w:color w:val="0000FF"/>
      <w:kern w:val="2"/>
      <w:sz w:val="20"/>
    </w:rPr>
  </w:style>
  <w:style w:type="paragraph" w:styleId="43">
    <w:name w:val="List Continue 4"/>
    <w:basedOn w:val="a"/>
    <w:semiHidden/>
    <w:rsid w:val="00073567"/>
    <w:pPr>
      <w:spacing w:after="120"/>
      <w:ind w:leftChars="800" w:left="1680"/>
    </w:pPr>
  </w:style>
  <w:style w:type="paragraph" w:customStyle="1" w:styleId="ZTD">
    <w:name w:val="ZTD"/>
    <w:basedOn w:val="ZB"/>
    <w:semiHidden/>
    <w:rsid w:val="00073567"/>
    <w:pPr>
      <w:framePr w:hRule="auto" w:wrap="notBeside" w:y="852"/>
    </w:pPr>
    <w:rPr>
      <w:i w:val="0"/>
      <w:sz w:val="40"/>
    </w:rPr>
  </w:style>
  <w:style w:type="paragraph" w:customStyle="1" w:styleId="Default">
    <w:name w:val="Default"/>
    <w:rsid w:val="0007356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a">
    <w:name w:val="envelope address"/>
    <w:basedOn w:val="a"/>
    <w:semiHidden/>
    <w:rsid w:val="00073567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25">
    <w:name w:val="Body Text First Indent 2"/>
    <w:basedOn w:val="afb"/>
    <w:semiHidden/>
    <w:rsid w:val="00073567"/>
    <w:pPr>
      <w:ind w:firstLineChars="200" w:firstLine="420"/>
    </w:pPr>
  </w:style>
  <w:style w:type="paragraph" w:customStyle="1" w:styleId="B4">
    <w:name w:val="B4"/>
    <w:basedOn w:val="42"/>
    <w:link w:val="B4Char"/>
    <w:semiHidden/>
    <w:rsid w:val="00073567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c">
    <w:name w:val="Title"/>
    <w:basedOn w:val="a"/>
    <w:qFormat/>
    <w:rsid w:val="00073567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d">
    <w:name w:val="Normal Indent"/>
    <w:basedOn w:val="a"/>
    <w:semiHidden/>
    <w:rsid w:val="00073567"/>
    <w:pPr>
      <w:ind w:firstLineChars="200" w:firstLine="420"/>
    </w:pPr>
  </w:style>
  <w:style w:type="paragraph" w:styleId="53">
    <w:name w:val="List Continue 5"/>
    <w:basedOn w:val="a"/>
    <w:semiHidden/>
    <w:rsid w:val="00073567"/>
    <w:pPr>
      <w:spacing w:after="120"/>
      <w:ind w:leftChars="1000" w:left="2100"/>
    </w:pPr>
  </w:style>
  <w:style w:type="paragraph" w:customStyle="1" w:styleId="tdoc-header">
    <w:name w:val="tdoc-header"/>
    <w:semiHidden/>
    <w:rsid w:val="00073567"/>
    <w:rPr>
      <w:rFonts w:ascii="Arial" w:hAnsi="Arial"/>
      <w:sz w:val="24"/>
      <w:lang w:val="en-GB" w:eastAsia="en-US"/>
    </w:rPr>
  </w:style>
  <w:style w:type="paragraph" w:styleId="33">
    <w:name w:val="List 3"/>
    <w:basedOn w:val="23"/>
    <w:semiHidden/>
    <w:rsid w:val="00073567"/>
    <w:pPr>
      <w:ind w:left="1135"/>
    </w:pPr>
  </w:style>
  <w:style w:type="paragraph" w:styleId="HTML7">
    <w:name w:val="HTML Address"/>
    <w:basedOn w:val="a"/>
    <w:semiHidden/>
    <w:rsid w:val="00073567"/>
    <w:rPr>
      <w:i/>
      <w:iCs/>
    </w:rPr>
  </w:style>
  <w:style w:type="paragraph" w:styleId="afe">
    <w:name w:val="Normal (Web)"/>
    <w:basedOn w:val="a"/>
    <w:uiPriority w:val="99"/>
    <w:rsid w:val="00073567"/>
    <w:rPr>
      <w:sz w:val="24"/>
      <w:szCs w:val="24"/>
    </w:rPr>
  </w:style>
  <w:style w:type="paragraph" w:styleId="40">
    <w:name w:val="List Bullet 4"/>
    <w:basedOn w:val="34"/>
    <w:semiHidden/>
    <w:rsid w:val="00073567"/>
    <w:pPr>
      <w:ind w:left="1418"/>
    </w:pPr>
  </w:style>
  <w:style w:type="paragraph" w:customStyle="1" w:styleId="LD">
    <w:name w:val="LD"/>
    <w:semiHidden/>
    <w:rsid w:val="0007356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afb">
    <w:name w:val="Body Text Indent"/>
    <w:basedOn w:val="a"/>
    <w:semiHidden/>
    <w:rsid w:val="00073567"/>
    <w:pPr>
      <w:spacing w:after="120"/>
      <w:ind w:leftChars="200" w:left="420"/>
    </w:pPr>
  </w:style>
  <w:style w:type="paragraph" w:styleId="aff">
    <w:name w:val="footnote text"/>
    <w:basedOn w:val="a"/>
    <w:semiHidden/>
    <w:rsid w:val="00073567"/>
    <w:pPr>
      <w:keepLines/>
      <w:spacing w:after="0"/>
      <w:ind w:left="454" w:hanging="454"/>
    </w:pPr>
    <w:rPr>
      <w:sz w:val="16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"/>
    <w:link w:val="GuidanceChar"/>
    <w:rsid w:val="00073567"/>
    <w:rPr>
      <w:rFonts w:eastAsia="Times New Roman"/>
      <w:i/>
      <w:color w:val="0000FF"/>
      <w:sz w:val="20"/>
    </w:rPr>
  </w:style>
  <w:style w:type="paragraph" w:customStyle="1" w:styleId="1-21">
    <w:name w:val="中等深浅网格 1 - 强调文字颜色 21"/>
    <w:basedOn w:val="a"/>
    <w:uiPriority w:val="34"/>
    <w:qFormat/>
    <w:rsid w:val="00073567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f0">
    <w:name w:val="Signature"/>
    <w:basedOn w:val="a"/>
    <w:semiHidden/>
    <w:rsid w:val="00073567"/>
    <w:pPr>
      <w:ind w:leftChars="2100" w:left="100"/>
    </w:pPr>
  </w:style>
  <w:style w:type="paragraph" w:customStyle="1" w:styleId="26">
    <w:name w:val="(文字) (文字)2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f1">
    <w:name w:val="footer"/>
    <w:basedOn w:val="a8"/>
    <w:rsid w:val="00073567"/>
    <w:pPr>
      <w:jc w:val="center"/>
    </w:pPr>
    <w:rPr>
      <w:i/>
    </w:rPr>
  </w:style>
  <w:style w:type="paragraph" w:styleId="11">
    <w:name w:val="index 1"/>
    <w:basedOn w:val="a"/>
    <w:semiHidden/>
    <w:rsid w:val="00073567"/>
    <w:pPr>
      <w:keepLines/>
      <w:spacing w:after="0"/>
    </w:pPr>
  </w:style>
  <w:style w:type="paragraph" w:styleId="aff2">
    <w:name w:val="E-mail Signature"/>
    <w:basedOn w:val="a"/>
    <w:semiHidden/>
    <w:rsid w:val="00073567"/>
  </w:style>
  <w:style w:type="paragraph" w:styleId="27">
    <w:name w:val="Body Text Indent 2"/>
    <w:basedOn w:val="a"/>
    <w:semiHidden/>
    <w:rsid w:val="00073567"/>
    <w:pPr>
      <w:spacing w:after="120" w:line="480" w:lineRule="auto"/>
      <w:ind w:leftChars="200" w:left="420"/>
    </w:pPr>
  </w:style>
  <w:style w:type="paragraph" w:customStyle="1" w:styleId="PL">
    <w:name w:val="PL"/>
    <w:link w:val="PLChar"/>
    <w:semiHidden/>
    <w:rsid w:val="000735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color w:val="0000FF"/>
      <w:kern w:val="2"/>
      <w:sz w:val="16"/>
      <w:lang w:val="en-GB" w:eastAsia="en-US"/>
    </w:rPr>
  </w:style>
  <w:style w:type="paragraph" w:styleId="aff3">
    <w:name w:val="Message Header"/>
    <w:basedOn w:val="a"/>
    <w:semiHidden/>
    <w:rsid w:val="000735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44">
    <w:name w:val="List Number 4"/>
    <w:basedOn w:val="a"/>
    <w:semiHidden/>
    <w:rsid w:val="00073567"/>
    <w:pPr>
      <w:tabs>
        <w:tab w:val="left" w:pos="1620"/>
      </w:tabs>
      <w:ind w:left="1620" w:hanging="360"/>
    </w:pPr>
  </w:style>
  <w:style w:type="paragraph" w:customStyle="1" w:styleId="ZA">
    <w:name w:val="ZA"/>
    <w:semiHidden/>
    <w:rsid w:val="000735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address">
    <w:name w:val="address"/>
    <w:rsid w:val="0007356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styleId="aff4">
    <w:name w:val="Block Text"/>
    <w:basedOn w:val="a"/>
    <w:semiHidden/>
    <w:rsid w:val="00073567"/>
    <w:pPr>
      <w:spacing w:after="120"/>
      <w:ind w:leftChars="700" w:left="1440" w:rightChars="700" w:right="1440"/>
    </w:pPr>
  </w:style>
  <w:style w:type="paragraph" w:customStyle="1" w:styleId="TableText">
    <w:name w:val="TableText"/>
    <w:basedOn w:val="afb"/>
    <w:rsid w:val="00073567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rsid w:val="00073567"/>
    <w:rPr>
      <w:color w:val="FF0000"/>
    </w:rPr>
  </w:style>
  <w:style w:type="paragraph" w:styleId="35">
    <w:name w:val="Body Text 3"/>
    <w:basedOn w:val="a"/>
    <w:semiHidden/>
    <w:rsid w:val="00073567"/>
    <w:pPr>
      <w:spacing w:after="120"/>
    </w:pPr>
    <w:rPr>
      <w:sz w:val="16"/>
      <w:szCs w:val="16"/>
    </w:rPr>
  </w:style>
  <w:style w:type="paragraph" w:customStyle="1" w:styleId="ZchnZchn">
    <w:name w:val="Zchn Zchn"/>
    <w:semiHidden/>
    <w:rsid w:val="00073567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">
    <w:name w:val="TAL"/>
    <w:basedOn w:val="a"/>
    <w:link w:val="TALCar"/>
    <w:rsid w:val="00073567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styleId="90">
    <w:name w:val="toc 9"/>
    <w:basedOn w:val="80"/>
    <w:semiHidden/>
    <w:rsid w:val="00073567"/>
    <w:pPr>
      <w:ind w:left="1418" w:hanging="1418"/>
    </w:pPr>
  </w:style>
  <w:style w:type="paragraph" w:styleId="70">
    <w:name w:val="toc 7"/>
    <w:basedOn w:val="60"/>
    <w:next w:val="a"/>
    <w:semiHidden/>
    <w:rsid w:val="00073567"/>
    <w:pPr>
      <w:ind w:left="2268" w:hanging="2268"/>
    </w:pPr>
  </w:style>
  <w:style w:type="paragraph" w:styleId="54">
    <w:name w:val="toc 5"/>
    <w:basedOn w:val="41"/>
    <w:semiHidden/>
    <w:rsid w:val="00073567"/>
    <w:pPr>
      <w:ind w:left="1701" w:hanging="1701"/>
    </w:pPr>
  </w:style>
  <w:style w:type="paragraph" w:customStyle="1" w:styleId="H6">
    <w:name w:val="H6"/>
    <w:basedOn w:val="5"/>
    <w:next w:val="a"/>
    <w:semiHidden/>
    <w:rsid w:val="00073567"/>
    <w:pPr>
      <w:ind w:left="1985" w:hanging="1985"/>
      <w:outlineLvl w:val="9"/>
    </w:pPr>
    <w:rPr>
      <w:sz w:val="20"/>
    </w:rPr>
  </w:style>
  <w:style w:type="paragraph" w:customStyle="1" w:styleId="CharChar1CharCharCharCharCharChar">
    <w:name w:val="Char Char1 Char Char Char Char Char Char"/>
    <w:next w:val="a"/>
    <w:semiHidden/>
    <w:rsid w:val="0007356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5">
    <w:name w:val="Closing"/>
    <w:basedOn w:val="a"/>
    <w:semiHidden/>
    <w:rsid w:val="00073567"/>
    <w:pPr>
      <w:ind w:leftChars="2100" w:left="100"/>
    </w:pPr>
  </w:style>
  <w:style w:type="paragraph" w:styleId="aff6">
    <w:name w:val="Subtitle"/>
    <w:basedOn w:val="a"/>
    <w:qFormat/>
    <w:rsid w:val="00073567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customStyle="1" w:styleId="TF">
    <w:name w:val="TF"/>
    <w:basedOn w:val="TH"/>
    <w:semiHidden/>
    <w:rsid w:val="00073567"/>
    <w:pPr>
      <w:keepNext w:val="0"/>
      <w:spacing w:before="0" w:after="240"/>
    </w:pPr>
  </w:style>
  <w:style w:type="paragraph" w:styleId="aff7">
    <w:name w:val="List Bullet"/>
    <w:basedOn w:val="af6"/>
    <w:semiHidden/>
    <w:rsid w:val="00073567"/>
    <w:pPr>
      <w:ind w:left="0" w:firstLine="0"/>
    </w:pPr>
  </w:style>
  <w:style w:type="paragraph" w:styleId="aff8">
    <w:name w:val="envelope return"/>
    <w:basedOn w:val="a"/>
    <w:semiHidden/>
    <w:rsid w:val="00073567"/>
    <w:pPr>
      <w:snapToGrid w:val="0"/>
    </w:pPr>
    <w:rPr>
      <w:rFonts w:ascii="Arial" w:hAnsi="Arial" w:cs="Arial"/>
    </w:rPr>
  </w:style>
  <w:style w:type="paragraph" w:customStyle="1" w:styleId="TAC">
    <w:name w:val="TAC"/>
    <w:basedOn w:val="TAL"/>
    <w:link w:val="TACChar"/>
    <w:rsid w:val="00073567"/>
    <w:pPr>
      <w:jc w:val="center"/>
    </w:pPr>
    <w:rPr>
      <w:rFonts w:eastAsia="MS Mincho"/>
    </w:rPr>
  </w:style>
  <w:style w:type="paragraph" w:styleId="HTML8">
    <w:name w:val="HTML Preformatted"/>
    <w:basedOn w:val="a"/>
    <w:semiHidden/>
    <w:rsid w:val="00073567"/>
    <w:rPr>
      <w:rFonts w:ascii="Courier New" w:hAnsi="Courier New" w:cs="Courier New"/>
    </w:rPr>
  </w:style>
  <w:style w:type="paragraph" w:styleId="aff9">
    <w:name w:val="Note Heading"/>
    <w:basedOn w:val="a"/>
    <w:next w:val="a"/>
    <w:semiHidden/>
    <w:rsid w:val="00073567"/>
    <w:pPr>
      <w:jc w:val="center"/>
    </w:pPr>
  </w:style>
  <w:style w:type="paragraph" w:styleId="80">
    <w:name w:val="toc 8"/>
    <w:basedOn w:val="10"/>
    <w:semiHidden/>
    <w:rsid w:val="00073567"/>
    <w:pPr>
      <w:spacing w:before="180"/>
      <w:ind w:left="2693" w:hanging="2693"/>
    </w:pPr>
    <w:rPr>
      <w:b/>
    </w:rPr>
  </w:style>
  <w:style w:type="paragraph" w:customStyle="1" w:styleId="ZH">
    <w:name w:val="ZH"/>
    <w:semiHidden/>
    <w:rsid w:val="0007356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FP">
    <w:name w:val="FP"/>
    <w:basedOn w:val="a"/>
    <w:semiHidden/>
    <w:rsid w:val="00073567"/>
    <w:pPr>
      <w:spacing w:after="0"/>
    </w:pPr>
  </w:style>
  <w:style w:type="paragraph" w:styleId="60">
    <w:name w:val="toc 6"/>
    <w:basedOn w:val="54"/>
    <w:next w:val="a"/>
    <w:semiHidden/>
    <w:rsid w:val="00073567"/>
    <w:pPr>
      <w:ind w:left="1985" w:hanging="1985"/>
    </w:pPr>
  </w:style>
  <w:style w:type="paragraph" w:styleId="36">
    <w:name w:val="List Number 3"/>
    <w:basedOn w:val="a"/>
    <w:semiHidden/>
    <w:rsid w:val="00073567"/>
    <w:pPr>
      <w:tabs>
        <w:tab w:val="left" w:pos="1200"/>
      </w:tabs>
      <w:ind w:left="1200" w:hanging="360"/>
    </w:pPr>
  </w:style>
  <w:style w:type="paragraph" w:customStyle="1" w:styleId="memoheader">
    <w:name w:val="memo header"/>
    <w:basedOn w:val="a"/>
    <w:semiHidden/>
    <w:rsid w:val="00073567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1CharCharCharChar">
    <w:name w:val="Char Char1 Char Char Char Char"/>
    <w:basedOn w:val="a"/>
    <w:rsid w:val="0007356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styleId="24">
    <w:name w:val="List Bullet 2"/>
    <w:basedOn w:val="aff7"/>
    <w:semiHidden/>
    <w:rsid w:val="00073567"/>
    <w:pPr>
      <w:ind w:left="851"/>
    </w:pPr>
  </w:style>
  <w:style w:type="paragraph" w:customStyle="1" w:styleId="CRCoverPage">
    <w:name w:val="CR Cover Page"/>
    <w:rsid w:val="00073567"/>
    <w:pPr>
      <w:spacing w:after="120"/>
    </w:pPr>
    <w:rPr>
      <w:rFonts w:ascii="Arial" w:hAnsi="Arial"/>
      <w:lang w:val="en-GB" w:eastAsia="en-US"/>
    </w:rPr>
  </w:style>
  <w:style w:type="paragraph" w:styleId="28">
    <w:name w:val="index 2"/>
    <w:basedOn w:val="11"/>
    <w:semiHidden/>
    <w:rsid w:val="00073567"/>
    <w:pPr>
      <w:ind w:left="284"/>
    </w:pPr>
  </w:style>
  <w:style w:type="paragraph" w:styleId="af8">
    <w:name w:val="List Number"/>
    <w:basedOn w:val="af6"/>
    <w:semiHidden/>
    <w:rsid w:val="00073567"/>
    <w:pPr>
      <w:ind w:left="0" w:firstLine="0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N">
    <w:name w:val="TAN"/>
    <w:basedOn w:val="TAL"/>
    <w:link w:val="TANChar"/>
    <w:rsid w:val="00073567"/>
    <w:pPr>
      <w:ind w:left="851" w:hanging="851"/>
    </w:pPr>
  </w:style>
  <w:style w:type="paragraph" w:styleId="29">
    <w:name w:val="Body Text 2"/>
    <w:basedOn w:val="a"/>
    <w:semiHidden/>
    <w:rsid w:val="00073567"/>
    <w:pPr>
      <w:spacing w:after="120" w:line="480" w:lineRule="auto"/>
    </w:pPr>
  </w:style>
  <w:style w:type="paragraph" w:styleId="32">
    <w:name w:val="toc 3"/>
    <w:basedOn w:val="21"/>
    <w:semiHidden/>
    <w:rsid w:val="00073567"/>
    <w:pPr>
      <w:ind w:left="1134" w:hanging="1134"/>
    </w:pPr>
  </w:style>
  <w:style w:type="paragraph" w:styleId="affa">
    <w:name w:val="Body Text First Indent"/>
    <w:basedOn w:val="a3"/>
    <w:semiHidden/>
    <w:rsid w:val="00073567"/>
    <w:pPr>
      <w:ind w:firstLineChars="100" w:firstLine="420"/>
      <w:jc w:val="left"/>
    </w:pPr>
    <w:rPr>
      <w:szCs w:val="20"/>
      <w:lang w:val="en-GB"/>
    </w:rPr>
  </w:style>
  <w:style w:type="paragraph" w:customStyle="1" w:styleId="EW">
    <w:name w:val="EW"/>
    <w:basedOn w:val="EX"/>
    <w:rsid w:val="00073567"/>
    <w:pPr>
      <w:spacing w:after="0"/>
    </w:pPr>
  </w:style>
  <w:style w:type="paragraph" w:customStyle="1" w:styleId="NO">
    <w:name w:val="NO"/>
    <w:basedOn w:val="a"/>
    <w:link w:val="NOChar"/>
    <w:rsid w:val="00073567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styleId="af0">
    <w:name w:val="annotation text"/>
    <w:basedOn w:val="a"/>
    <w:link w:val="Char3"/>
    <w:rsid w:val="00073567"/>
  </w:style>
  <w:style w:type="paragraph" w:styleId="10">
    <w:name w:val="toc 1"/>
    <w:semiHidden/>
    <w:rsid w:val="0007356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ZchnZchnCharCharChar">
    <w:name w:val="Zchn Zchn Char Char (文字) (文字) Char (文字) (文字)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CharCharChar0">
    <w:name w:val="Zchn Zchn Char Char (文字) (文字) Char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"/>
    <w:semiHidden/>
    <w:rsid w:val="00073567"/>
    <w:pPr>
      <w:tabs>
        <w:tab w:val="center" w:pos="4820"/>
        <w:tab w:val="right" w:pos="9640"/>
      </w:tabs>
    </w:pPr>
    <w:rPr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rsid w:val="0007356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AR">
    <w:name w:val="TAR"/>
    <w:basedOn w:val="TAL"/>
    <w:rsid w:val="00073567"/>
    <w:pPr>
      <w:jc w:val="right"/>
    </w:pPr>
  </w:style>
  <w:style w:type="paragraph" w:customStyle="1" w:styleId="210">
    <w:name w:val="中等深浅网格 21"/>
    <w:uiPriority w:val="1"/>
    <w:qFormat/>
    <w:rsid w:val="0007356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rsid w:val="00073567"/>
    <w:pPr>
      <w:spacing w:afterLines="100"/>
    </w:p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07356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X">
    <w:name w:val="EX"/>
    <w:basedOn w:val="a"/>
    <w:link w:val="EXChar"/>
    <w:rsid w:val="00073567"/>
    <w:pPr>
      <w:keepLines/>
      <w:ind w:left="1702" w:hanging="1418"/>
    </w:pPr>
  </w:style>
  <w:style w:type="paragraph" w:customStyle="1" w:styleId="120">
    <w:name w:val="样式 段后: 12 磅"/>
    <w:basedOn w:val="a"/>
    <w:semiHidden/>
    <w:rsid w:val="00073567"/>
    <w:pPr>
      <w:spacing w:after="240"/>
    </w:pPr>
    <w:rPr>
      <w:rFonts w:cs="宋体"/>
    </w:rPr>
  </w:style>
  <w:style w:type="paragraph" w:customStyle="1" w:styleId="ZU">
    <w:name w:val="ZU"/>
    <w:semiHidden/>
    <w:rsid w:val="0007356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NW">
    <w:name w:val="NW"/>
    <w:basedOn w:val="NO"/>
    <w:rsid w:val="00073567"/>
    <w:pPr>
      <w:spacing w:after="0"/>
    </w:pPr>
  </w:style>
  <w:style w:type="paragraph" w:customStyle="1" w:styleId="TH">
    <w:name w:val="TH"/>
    <w:basedOn w:val="a"/>
    <w:link w:val="THChar"/>
    <w:rsid w:val="00073567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5">
    <w:name w:val="B5"/>
    <w:basedOn w:val="51"/>
    <w:semiHidden/>
    <w:rsid w:val="00073567"/>
  </w:style>
  <w:style w:type="paragraph" w:customStyle="1" w:styleId="ZB">
    <w:name w:val="ZB"/>
    <w:semiHidden/>
    <w:rsid w:val="0007356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G">
    <w:name w:val="ZG"/>
    <w:semiHidden/>
    <w:rsid w:val="0007356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33"/>
    <w:link w:val="B3Char2"/>
    <w:semiHidden/>
    <w:rsid w:val="00073567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2CharChar">
    <w:name w:val="Char Char Char Char Char Char Char Char Char Char2 Char Char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BCharCharCharChar1CharChar">
    <w:name w:val="FB Char Char Char Char1 Char Char"/>
    <w:next w:val="a"/>
    <w:semiHidden/>
    <w:rsid w:val="0007356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T">
    <w:name w:val="ZT"/>
    <w:rsid w:val="0007356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6"/>
    <w:link w:val="B1Char1"/>
    <w:rsid w:val="00073567"/>
    <w:rPr>
      <w:rFonts w:ascii="Arial" w:eastAsia="宋体" w:hAnsi="Arial" w:cs="Arial"/>
      <w:color w:val="0000FF"/>
      <w:kern w:val="2"/>
      <w:sz w:val="20"/>
    </w:rPr>
  </w:style>
  <w:style w:type="paragraph" w:customStyle="1" w:styleId="TAH">
    <w:name w:val="TAH"/>
    <w:basedOn w:val="TAC"/>
    <w:link w:val="TAHCar"/>
    <w:rsid w:val="00073567"/>
    <w:rPr>
      <w:b/>
    </w:rPr>
  </w:style>
  <w:style w:type="paragraph" w:customStyle="1" w:styleId="Proposal">
    <w:name w:val="Proposal"/>
    <w:basedOn w:val="a"/>
    <w:rsid w:val="00073567"/>
    <w:rPr>
      <w:b/>
    </w:rPr>
  </w:style>
  <w:style w:type="paragraph" w:customStyle="1" w:styleId="Figure">
    <w:name w:val="Figure"/>
    <w:basedOn w:val="a"/>
    <w:rsid w:val="00073567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rsid w:val="00073567"/>
  </w:style>
  <w:style w:type="paragraph" w:customStyle="1" w:styleId="Reference">
    <w:name w:val="Reference"/>
    <w:basedOn w:val="a"/>
    <w:rsid w:val="00073567"/>
    <w:pPr>
      <w:tabs>
        <w:tab w:val="left" w:pos="420"/>
      </w:tabs>
      <w:overflowPunct w:val="0"/>
      <w:autoSpaceDE w:val="0"/>
      <w:autoSpaceDN w:val="0"/>
      <w:adjustRightInd w:val="0"/>
      <w:ind w:left="420" w:right="-99" w:hanging="420"/>
      <w:textAlignment w:val="baseline"/>
    </w:pPr>
  </w:style>
  <w:style w:type="paragraph" w:styleId="a5">
    <w:name w:val="List Paragraph"/>
    <w:basedOn w:val="a"/>
    <w:link w:val="Char0"/>
    <w:uiPriority w:val="34"/>
    <w:qFormat/>
    <w:rsid w:val="00073567"/>
    <w:pPr>
      <w:spacing w:after="0"/>
      <w:ind w:firstLineChars="200" w:firstLine="420"/>
    </w:pPr>
    <w:rPr>
      <w:rFonts w:ascii="宋体" w:eastAsia="宋体" w:hAnsi="宋体"/>
      <w:sz w:val="24"/>
      <w:szCs w:val="24"/>
    </w:rPr>
  </w:style>
  <w:style w:type="paragraph" w:customStyle="1" w:styleId="CharCharCharCharCharChar">
    <w:name w:val="Char Char Char Char Char Char"/>
    <w:semiHidden/>
    <w:rsid w:val="0007356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"/>
    <w:link w:val="TALCharCharChar"/>
    <w:semiHidden/>
    <w:rsid w:val="0007356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extintend2">
    <w:name w:val="text intend 2"/>
    <w:basedOn w:val="a"/>
    <w:rsid w:val="00073567"/>
    <w:pPr>
      <w:tabs>
        <w:tab w:val="left" w:pos="1418"/>
      </w:tabs>
      <w:overflowPunct w:val="0"/>
      <w:autoSpaceDE w:val="0"/>
      <w:autoSpaceDN w:val="0"/>
      <w:adjustRightInd w:val="0"/>
      <w:spacing w:after="120"/>
      <w:ind w:left="1418" w:hanging="426"/>
      <w:jc w:val="both"/>
      <w:textAlignment w:val="baseline"/>
    </w:pPr>
    <w:rPr>
      <w:sz w:val="24"/>
      <w:lang w:val="en-US" w:eastAsia="ja-JP"/>
    </w:rPr>
  </w:style>
  <w:style w:type="paragraph" w:customStyle="1" w:styleId="ZD">
    <w:name w:val="ZD"/>
    <w:semiHidden/>
    <w:rsid w:val="0007356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NumberedList">
    <w:name w:val="Numbered List"/>
    <w:basedOn w:val="a"/>
    <w:rsid w:val="00073567"/>
    <w:pPr>
      <w:tabs>
        <w:tab w:val="left" w:pos="432"/>
      </w:tabs>
      <w:spacing w:after="0"/>
      <w:ind w:left="432" w:hanging="432"/>
      <w:jc w:val="both"/>
    </w:pPr>
    <w:rPr>
      <w:sz w:val="20"/>
    </w:rPr>
  </w:style>
  <w:style w:type="paragraph" w:customStyle="1" w:styleId="3GPPHeader">
    <w:name w:val="3GPP_Header"/>
    <w:basedOn w:val="a"/>
    <w:rsid w:val="0007356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CharChar1CharChar">
    <w:name w:val="Char Char1 Char Char"/>
    <w:next w:val="a"/>
    <w:semiHidden/>
    <w:rsid w:val="0007356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a"/>
    <w:next w:val="a"/>
    <w:semiHidden/>
    <w:rsid w:val="00073567"/>
    <w:pPr>
      <w:keepLines/>
      <w:tabs>
        <w:tab w:val="center" w:pos="4536"/>
        <w:tab w:val="right" w:pos="9072"/>
      </w:tabs>
    </w:pPr>
    <w:rPr>
      <w:lang w:val="en-US" w:eastAsia="zh-CN"/>
    </w:rPr>
  </w:style>
  <w:style w:type="table" w:styleId="55">
    <w:name w:val="Table Grid 5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37">
    <w:name w:val="Table Colorful 3"/>
    <w:basedOn w:val="a1"/>
    <w:semiHidden/>
    <w:rsid w:val="00073567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single" w:sz="36" w:space="0" w:color="000000"/>
          <w:bottom w:val="nil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56">
    <w:name w:val="Table List 5"/>
    <w:basedOn w:val="a1"/>
    <w:semiHidden/>
    <w:rsid w:val="00073567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rsid w:val="00073567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rsid w:val="00073567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rsid w:val="00073567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b">
    <w:name w:val="Table Contemporary"/>
    <w:basedOn w:val="a1"/>
    <w:semiHidden/>
    <w:rsid w:val="00073567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">
    <w:name w:val="Table Columns 1"/>
    <w:basedOn w:val="a1"/>
    <w:semiHidden/>
    <w:rsid w:val="00073567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nil"/>
          <w:bottom w:val="doub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olumns 2"/>
    <w:basedOn w:val="a1"/>
    <w:semiHidden/>
    <w:rsid w:val="00073567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olumns 3"/>
    <w:basedOn w:val="a1"/>
    <w:semiHidden/>
    <w:rsid w:val="00073567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olumns 4"/>
    <w:basedOn w:val="a1"/>
    <w:semiHidden/>
    <w:rsid w:val="00073567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rsid w:val="00073567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">
    <w:name w:val="Table Grid 1"/>
    <w:basedOn w:val="a1"/>
    <w:semiHidden/>
    <w:rsid w:val="00073567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affc">
    <w:name w:val="Table Grid"/>
    <w:basedOn w:val="a1"/>
    <w:semiHidden/>
    <w:rsid w:val="00073567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Grid 2"/>
    <w:basedOn w:val="a1"/>
    <w:semiHidden/>
    <w:rsid w:val="00073567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d">
    <w:name w:val="Table Theme"/>
    <w:basedOn w:val="a1"/>
    <w:semiHidden/>
    <w:rsid w:val="000735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9">
    <w:name w:val="Table Grid 3"/>
    <w:basedOn w:val="a1"/>
    <w:semiHidden/>
    <w:rsid w:val="00073567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15">
    <w:name w:val="Table Colorful 1"/>
    <w:basedOn w:val="a1"/>
    <w:semiHidden/>
    <w:rsid w:val="00073567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Grid 4"/>
    <w:basedOn w:val="a1"/>
    <w:semiHidden/>
    <w:rsid w:val="00073567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Colorful 2"/>
    <w:basedOn w:val="a1"/>
    <w:semiHidden/>
    <w:rsid w:val="00073567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2">
    <w:name w:val="Table Grid 6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affe">
    <w:name w:val="Table Elegant"/>
    <w:basedOn w:val="a1"/>
    <w:semiHidden/>
    <w:rsid w:val="00073567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2">
    <w:name w:val="Table Grid 7"/>
    <w:basedOn w:val="a1"/>
    <w:semiHidden/>
    <w:rsid w:val="00073567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16">
    <w:name w:val="Table Classic 1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2">
    <w:name w:val="Table Grid 8"/>
    <w:basedOn w:val="a1"/>
    <w:semiHidden/>
    <w:rsid w:val="00073567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Classic 2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Web 1"/>
    <w:basedOn w:val="a1"/>
    <w:semiHidden/>
    <w:rsid w:val="00073567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Classic 3"/>
    <w:basedOn w:val="a1"/>
    <w:semiHidden/>
    <w:rsid w:val="00073567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Web 2"/>
    <w:basedOn w:val="a1"/>
    <w:semiHidden/>
    <w:rsid w:val="00073567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lassic 4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Web 3"/>
    <w:basedOn w:val="a1"/>
    <w:semiHidden/>
    <w:rsid w:val="00073567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8">
    <w:name w:val="Table Simple 1"/>
    <w:basedOn w:val="a1"/>
    <w:semiHidden/>
    <w:rsid w:val="00073567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">
    <w:name w:val="Table Professional"/>
    <w:basedOn w:val="a1"/>
    <w:semiHidden/>
    <w:rsid w:val="00073567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2f">
    <w:name w:val="Table Simple 2"/>
    <w:basedOn w:val="a1"/>
    <w:semiHidden/>
    <w:rsid w:val="00073567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Simple 3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9">
    <w:name w:val="Table Subtle 1"/>
    <w:basedOn w:val="a1"/>
    <w:semiHidden/>
    <w:rsid w:val="00073567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0">
    <w:name w:val="Table Subtle 2"/>
    <w:basedOn w:val="a1"/>
    <w:semiHidden/>
    <w:rsid w:val="00073567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3D effects 1"/>
    <w:basedOn w:val="a1"/>
    <w:semiHidden/>
    <w:rsid w:val="00073567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3D effects 2"/>
    <w:basedOn w:val="a1"/>
    <w:semiHidden/>
    <w:rsid w:val="00073567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3D effects 3"/>
    <w:basedOn w:val="a1"/>
    <w:semiHidden/>
    <w:rsid w:val="00073567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b">
    <w:name w:val="Table List 1"/>
    <w:basedOn w:val="a1"/>
    <w:semiHidden/>
    <w:rsid w:val="00073567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2">
    <w:name w:val="Table List 2"/>
    <w:basedOn w:val="a1"/>
    <w:semiHidden/>
    <w:rsid w:val="00073567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List 3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8">
    <w:name w:val="Table List 4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paragraph" w:customStyle="1" w:styleId="Normal1">
    <w:name w:val="Normal1"/>
    <w:rsid w:val="0066050F"/>
    <w:pPr>
      <w:jc w:val="both"/>
    </w:pPr>
    <w:rPr>
      <w:rFonts w:eastAsia="宋体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59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279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68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961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44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59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57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36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59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2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01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189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5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040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87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916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925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8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19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46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010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884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794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51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48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42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20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66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626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204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645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7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311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90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72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66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10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60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44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4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884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38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8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69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61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95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7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E77B2-F49B-445E-AB7B-A5ADC1182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TotalTime>1307</TotalTime>
  <Pages>4</Pages>
  <Words>1082</Words>
  <Characters>6173</Characters>
  <Application>Microsoft Office Word</Application>
  <DocSecurity>0</DocSecurity>
  <PresentationFormat/>
  <Lines>51</Lines>
  <Paragraphs>14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ZTE</Company>
  <LinksUpToDate>false</LinksUpToDate>
  <CharactersWithSpaces>7241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</cp:lastModifiedBy>
  <cp:revision>1039</cp:revision>
  <cp:lastPrinted>2010-03-26T07:51:00Z</cp:lastPrinted>
  <dcterms:created xsi:type="dcterms:W3CDTF">2017-08-11T08:00:00Z</dcterms:created>
  <dcterms:modified xsi:type="dcterms:W3CDTF">2017-11-17T07:34:00Z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2052-10.8.0.5918</vt:lpwstr>
  </property>
</Properties>
</file>